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szCs w:val="32"/>
        </w:rPr>
        <w:t>I</w:t>
      </w: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lang w:val="ru-RU"/>
        </w:rPr>
        <w:t>.</w:t>
      </w:r>
      <w:r w:rsidRPr="0082473D">
        <w:rPr>
          <w:rFonts w:cs="Arial"/>
          <w:sz w:val="32"/>
        </w:rPr>
        <w:t xml:space="preserve"> РЫНКИ ТОВАРОВ И УСЛУГ</w:t>
      </w:r>
    </w:p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</w:p>
    <w:p w:rsidR="00197A91" w:rsidRPr="00AB19DA" w:rsidRDefault="00197A91" w:rsidP="00681659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DB3B0C">
        <w:rPr>
          <w:caps w:val="0"/>
          <w:sz w:val="28"/>
          <w:szCs w:val="28"/>
        </w:rPr>
        <w:t>Розничная торговля</w:t>
      </w:r>
    </w:p>
    <w:p w:rsidR="00681659" w:rsidRPr="00A36351" w:rsidRDefault="00681659" w:rsidP="00681659">
      <w:pPr>
        <w:rPr>
          <w:sz w:val="16"/>
        </w:rPr>
      </w:pPr>
    </w:p>
    <w:p w:rsidR="009F04F2" w:rsidRPr="00C078A9" w:rsidRDefault="00737116" w:rsidP="00560EE8">
      <w:pPr>
        <w:pStyle w:val="32"/>
        <w:widowControl w:val="0"/>
        <w:spacing w:before="120"/>
        <w:rPr>
          <w:rFonts w:ascii="Arial" w:hAnsi="Arial" w:cs="Arial"/>
          <w:sz w:val="22"/>
        </w:rPr>
      </w:pPr>
      <w:r w:rsidRPr="00C078A9">
        <w:rPr>
          <w:rFonts w:ascii="Arial" w:hAnsi="Arial" w:cs="Arial"/>
          <w:b/>
          <w:sz w:val="22"/>
          <w:lang w:val="ru-RU"/>
        </w:rPr>
        <w:t>О</w:t>
      </w:r>
      <w:r w:rsidR="00F94734" w:rsidRPr="00C078A9">
        <w:rPr>
          <w:rFonts w:ascii="Arial" w:hAnsi="Arial" w:cs="Arial"/>
          <w:b/>
          <w:sz w:val="22"/>
        </w:rPr>
        <w:t>борот розничной торговли</w:t>
      </w:r>
      <w:r w:rsidR="00F94734" w:rsidRPr="00C078A9">
        <w:rPr>
          <w:rFonts w:ascii="Arial" w:hAnsi="Arial" w:cs="Arial"/>
          <w:sz w:val="22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в</w:t>
      </w:r>
      <w:r w:rsidRPr="00C078A9">
        <w:rPr>
          <w:rFonts w:ascii="Arial" w:hAnsi="Arial" w:cs="Arial"/>
          <w:sz w:val="22"/>
        </w:rPr>
        <w:t xml:space="preserve"> </w:t>
      </w:r>
      <w:r w:rsidR="00D564E4">
        <w:rPr>
          <w:rFonts w:ascii="Arial" w:hAnsi="Arial" w:cs="Arial"/>
          <w:sz w:val="22"/>
          <w:lang w:val="ru-RU"/>
        </w:rPr>
        <w:t>январе</w:t>
      </w:r>
      <w:r w:rsidR="00344937">
        <w:rPr>
          <w:rFonts w:ascii="Arial" w:hAnsi="Arial" w:cs="Arial"/>
          <w:sz w:val="22"/>
          <w:lang w:val="ru-RU"/>
        </w:rPr>
        <w:t>-</w:t>
      </w:r>
      <w:r w:rsidR="00F97B38">
        <w:rPr>
          <w:rFonts w:ascii="Arial" w:hAnsi="Arial" w:cs="Arial"/>
          <w:sz w:val="22"/>
          <w:lang w:val="ru-RU"/>
        </w:rPr>
        <w:t>ок</w:t>
      </w:r>
      <w:r w:rsidR="00D54BA6">
        <w:rPr>
          <w:rFonts w:ascii="Arial" w:hAnsi="Arial" w:cs="Arial"/>
          <w:sz w:val="22"/>
          <w:lang w:val="ru-RU"/>
        </w:rPr>
        <w:t>тябре</w:t>
      </w:r>
      <w:r w:rsidRPr="00C078A9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</w:rPr>
        <w:t>20</w:t>
      </w:r>
      <w:r w:rsidRPr="00C078A9">
        <w:rPr>
          <w:rFonts w:ascii="Arial" w:hAnsi="Arial" w:cs="Arial"/>
          <w:sz w:val="22"/>
          <w:lang w:val="ru-RU"/>
        </w:rPr>
        <w:t>2</w:t>
      </w:r>
      <w:r w:rsidR="00E653FE" w:rsidRPr="00C078A9">
        <w:rPr>
          <w:rFonts w:ascii="Arial" w:hAnsi="Arial" w:cs="Arial"/>
          <w:sz w:val="22"/>
          <w:lang w:val="ru-RU"/>
        </w:rPr>
        <w:t>4</w:t>
      </w:r>
      <w:r w:rsidRPr="00C078A9">
        <w:rPr>
          <w:rFonts w:ascii="Arial" w:hAnsi="Arial" w:cs="Arial"/>
          <w:sz w:val="22"/>
        </w:rPr>
        <w:t xml:space="preserve"> год</w:t>
      </w:r>
      <w:r w:rsidRPr="00C078A9">
        <w:rPr>
          <w:rFonts w:ascii="Arial" w:hAnsi="Arial" w:cs="Arial"/>
          <w:sz w:val="22"/>
          <w:lang w:val="ru-RU"/>
        </w:rPr>
        <w:t>а</w:t>
      </w:r>
      <w:r w:rsidRPr="00C078A9">
        <w:rPr>
          <w:rFonts w:ascii="Arial" w:hAnsi="Arial" w:cs="Arial"/>
          <w:sz w:val="22"/>
        </w:rPr>
        <w:t xml:space="preserve"> </w:t>
      </w:r>
      <w:r w:rsidR="00F94734" w:rsidRPr="00C078A9">
        <w:rPr>
          <w:rFonts w:ascii="Arial" w:hAnsi="Arial" w:cs="Arial"/>
          <w:sz w:val="22"/>
        </w:rPr>
        <w:t>составил</w:t>
      </w:r>
      <w:r w:rsidR="00A9488C" w:rsidRPr="00C078A9">
        <w:rPr>
          <w:rFonts w:ascii="Arial" w:hAnsi="Arial" w:cs="Arial"/>
          <w:sz w:val="22"/>
          <w:lang w:val="ru-RU"/>
        </w:rPr>
        <w:t xml:space="preserve"> </w:t>
      </w:r>
      <w:r w:rsidR="00CD5246">
        <w:rPr>
          <w:rFonts w:ascii="Arial" w:hAnsi="Arial" w:cs="Arial"/>
          <w:sz w:val="22"/>
          <w:lang w:val="ru-RU"/>
        </w:rPr>
        <w:t>280690</w:t>
      </w:r>
      <w:r w:rsidR="00D54BA6">
        <w:rPr>
          <w:rFonts w:ascii="Arial" w:hAnsi="Arial" w:cs="Arial"/>
          <w:sz w:val="22"/>
          <w:lang w:val="ru-RU"/>
        </w:rPr>
        <w:t>,</w:t>
      </w:r>
      <w:r w:rsidR="00CD5246">
        <w:rPr>
          <w:rFonts w:ascii="Arial" w:hAnsi="Arial" w:cs="Arial"/>
          <w:sz w:val="22"/>
          <w:lang w:val="ru-RU"/>
        </w:rPr>
        <w:t>2</w:t>
      </w:r>
      <w:r w:rsidR="00F0502A" w:rsidRPr="00C078A9">
        <w:rPr>
          <w:rFonts w:ascii="Arial" w:hAnsi="Arial" w:cs="Arial"/>
          <w:sz w:val="22"/>
          <w:lang w:val="ru-RU" w:eastAsia="ru-RU"/>
        </w:rPr>
        <w:t xml:space="preserve"> </w:t>
      </w:r>
      <w:proofErr w:type="gramStart"/>
      <w:r w:rsidR="00564EF4" w:rsidRPr="00C078A9">
        <w:rPr>
          <w:rFonts w:ascii="Arial" w:hAnsi="Arial" w:cs="Arial"/>
          <w:sz w:val="22"/>
        </w:rPr>
        <w:t>млн</w:t>
      </w:r>
      <w:proofErr w:type="gramEnd"/>
      <w:r w:rsidR="008A0CDD" w:rsidRPr="00C078A9">
        <w:rPr>
          <w:rFonts w:ascii="Arial" w:hAnsi="Arial" w:cs="Arial"/>
          <w:sz w:val="22"/>
          <w:lang w:val="ru-RU"/>
        </w:rPr>
        <w:t xml:space="preserve"> </w:t>
      </w:r>
      <w:r w:rsidR="00F94734" w:rsidRPr="00C078A9">
        <w:rPr>
          <w:rFonts w:ascii="Arial" w:hAnsi="Arial" w:cs="Arial"/>
          <w:sz w:val="22"/>
        </w:rPr>
        <w:t>рублей</w:t>
      </w:r>
      <w:r w:rsidRPr="00C078A9">
        <w:rPr>
          <w:rFonts w:ascii="Arial" w:hAnsi="Arial" w:cs="Arial"/>
          <w:sz w:val="22"/>
          <w:lang w:val="ru-RU"/>
        </w:rPr>
        <w:t>,</w:t>
      </w:r>
      <w:r w:rsidR="00F94734" w:rsidRPr="00C078A9">
        <w:rPr>
          <w:rFonts w:ascii="Arial" w:hAnsi="Arial" w:cs="Arial"/>
          <w:sz w:val="22"/>
        </w:rPr>
        <w:t xml:space="preserve"> и</w:t>
      </w:r>
      <w:r w:rsidRPr="00C078A9">
        <w:rPr>
          <w:rFonts w:ascii="Arial" w:hAnsi="Arial" w:cs="Arial"/>
          <w:sz w:val="22"/>
          <w:lang w:val="ru-RU"/>
        </w:rPr>
        <w:t>ли</w:t>
      </w:r>
      <w:r w:rsidR="00F94734" w:rsidRPr="00C078A9">
        <w:rPr>
          <w:rFonts w:ascii="Arial" w:hAnsi="Arial" w:cs="Arial"/>
          <w:sz w:val="22"/>
        </w:rPr>
        <w:t xml:space="preserve"> </w:t>
      </w:r>
      <w:r w:rsidR="00A9488C" w:rsidRPr="00C078A9">
        <w:rPr>
          <w:rFonts w:ascii="Arial" w:hAnsi="Arial" w:cs="Arial"/>
          <w:sz w:val="22"/>
          <w:lang w:val="ru-RU"/>
        </w:rPr>
        <w:t>1</w:t>
      </w:r>
      <w:r w:rsidR="00D54BA6">
        <w:rPr>
          <w:rFonts w:ascii="Arial" w:hAnsi="Arial" w:cs="Arial"/>
          <w:sz w:val="22"/>
          <w:lang w:val="ru-RU"/>
        </w:rPr>
        <w:t>09</w:t>
      </w:r>
      <w:r w:rsidR="009F04F2" w:rsidRPr="00C078A9">
        <w:rPr>
          <w:rFonts w:ascii="Arial" w:hAnsi="Arial" w:cs="Arial"/>
          <w:sz w:val="22"/>
          <w:lang w:val="ru-RU"/>
        </w:rPr>
        <w:t>,</w:t>
      </w:r>
      <w:r w:rsidR="00CD5246">
        <w:rPr>
          <w:rFonts w:ascii="Arial" w:hAnsi="Arial" w:cs="Arial"/>
          <w:sz w:val="22"/>
          <w:lang w:val="ru-RU"/>
        </w:rPr>
        <w:t>4</w:t>
      </w:r>
      <w:r w:rsidR="009F04F2" w:rsidRPr="00C078A9">
        <w:rPr>
          <w:rFonts w:ascii="Arial" w:hAnsi="Arial" w:cs="Arial"/>
          <w:sz w:val="22"/>
          <w:lang w:val="ru-RU"/>
        </w:rPr>
        <w:t>%</w:t>
      </w:r>
      <w:r w:rsidRPr="00C078A9">
        <w:rPr>
          <w:rFonts w:ascii="Arial" w:hAnsi="Arial" w:cs="Arial"/>
          <w:sz w:val="22"/>
          <w:lang w:val="ru-RU"/>
        </w:rPr>
        <w:t xml:space="preserve"> (в сопоставимых ценах) к </w:t>
      </w:r>
      <w:r w:rsidR="00D564E4">
        <w:rPr>
          <w:rFonts w:ascii="Arial" w:hAnsi="Arial" w:cs="Arial"/>
          <w:sz w:val="22"/>
          <w:lang w:val="ru-RU"/>
        </w:rPr>
        <w:t>январю</w:t>
      </w:r>
      <w:r w:rsidR="00344937">
        <w:rPr>
          <w:rFonts w:ascii="Arial" w:hAnsi="Arial" w:cs="Arial"/>
          <w:sz w:val="22"/>
          <w:lang w:val="ru-RU"/>
        </w:rPr>
        <w:t>-</w:t>
      </w:r>
      <w:r w:rsidR="00F97B38">
        <w:rPr>
          <w:rFonts w:ascii="Arial" w:hAnsi="Arial" w:cs="Arial"/>
          <w:sz w:val="22"/>
          <w:lang w:val="ru-RU"/>
        </w:rPr>
        <w:t>ок</w:t>
      </w:r>
      <w:r w:rsidR="00D54BA6">
        <w:rPr>
          <w:rFonts w:ascii="Arial" w:hAnsi="Arial" w:cs="Arial"/>
          <w:sz w:val="22"/>
          <w:lang w:val="ru-RU"/>
        </w:rPr>
        <w:t>тябрю</w:t>
      </w:r>
      <w:r w:rsidR="00F9585D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предыдущего года.</w:t>
      </w:r>
    </w:p>
    <w:p w:rsidR="001D2DC6" w:rsidRPr="001D2DC6" w:rsidRDefault="001D2DC6" w:rsidP="009F2DE6">
      <w:pPr>
        <w:keepNext/>
        <w:tabs>
          <w:tab w:val="center" w:pos="4535"/>
          <w:tab w:val="left" w:pos="7905"/>
        </w:tabs>
        <w:spacing w:before="360" w:after="240"/>
        <w:ind w:firstLine="0"/>
        <w:jc w:val="center"/>
        <w:outlineLvl w:val="3"/>
        <w:rPr>
          <w:rFonts w:cs="Arial"/>
          <w:b/>
          <w:iCs/>
          <w:sz w:val="18"/>
          <w:szCs w:val="22"/>
        </w:rPr>
      </w:pPr>
      <w:r w:rsidRPr="001D2DC6">
        <w:rPr>
          <w:rFonts w:cs="Arial"/>
          <w:b/>
          <w:iCs/>
          <w:sz w:val="18"/>
          <w:szCs w:val="22"/>
        </w:rPr>
        <w:t>ДИНАМИКА ОБОРОТА РОЗНИЧНОЙ ТОРГОВЛИ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988"/>
        <w:gridCol w:w="1190"/>
        <w:gridCol w:w="1190"/>
        <w:gridCol w:w="1190"/>
        <w:gridCol w:w="1190"/>
        <w:gridCol w:w="1190"/>
        <w:gridCol w:w="1191"/>
      </w:tblGrid>
      <w:tr w:rsidR="001D2DC6" w:rsidRPr="00C078A9" w:rsidTr="00867D81">
        <w:tc>
          <w:tcPr>
            <w:tcW w:w="1988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3570" w:type="dxa"/>
            <w:gridSpan w:val="3"/>
            <w:vAlign w:val="center"/>
          </w:tcPr>
          <w:p w:rsidR="001D2DC6" w:rsidRPr="00867D81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3</w:t>
            </w:r>
            <w:r w:rsidRPr="00C078A9">
              <w:rPr>
                <w:rFonts w:cs="Arial"/>
                <w:sz w:val="20"/>
              </w:rPr>
              <w:t xml:space="preserve"> г.</w:t>
            </w:r>
          </w:p>
        </w:tc>
        <w:tc>
          <w:tcPr>
            <w:tcW w:w="3571" w:type="dxa"/>
            <w:gridSpan w:val="3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4</w:t>
            </w:r>
            <w:r w:rsidRPr="00C078A9">
              <w:rPr>
                <w:rFonts w:cs="Arial"/>
                <w:sz w:val="20"/>
              </w:rPr>
              <w:t xml:space="preserve"> г.</w:t>
            </w:r>
            <w:r w:rsidR="000F2404" w:rsidRPr="000F2404">
              <w:rPr>
                <w:rFonts w:cs="Arial"/>
                <w:sz w:val="20"/>
                <w:vertAlign w:val="superscript"/>
              </w:rPr>
              <w:t>1)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0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  <w:vertAlign w:val="superscript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0F2404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1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0F2404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1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Январь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20791,4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92,2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80,4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24604,6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110,6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82,7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Февраль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20571,4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91,7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98,7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25019,1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113,2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101,1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Март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22231,0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94,2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BB2251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26</w:t>
            </w:r>
            <w:r w:rsidR="00D75FCD" w:rsidRPr="00220744">
              <w:rPr>
                <w:rFonts w:cs="Arial"/>
                <w:sz w:val="20"/>
              </w:rPr>
              <w:t>889,</w:t>
            </w:r>
            <w:r w:rsidR="00F50165" w:rsidRPr="00220744">
              <w:rPr>
                <w:rFonts w:cs="Arial"/>
                <w:sz w:val="20"/>
                <w:lang w:val="en-US"/>
              </w:rPr>
              <w:t>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112</w:t>
            </w:r>
            <w:r w:rsidR="009F0D4B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107,</w:t>
            </w:r>
            <w:r w:rsidR="00D75FCD" w:rsidRPr="00220744">
              <w:rPr>
                <w:rFonts w:cs="Arial"/>
                <w:sz w:val="20"/>
              </w:rPr>
              <w:t>4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63593,7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92,8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87701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</w:rPr>
              <w:t>7</w:t>
            </w:r>
            <w:r w:rsidR="00D75FCD" w:rsidRPr="00220744">
              <w:rPr>
                <w:rFonts w:cs="Arial"/>
                <w:b/>
                <w:sz w:val="20"/>
              </w:rPr>
              <w:t>6513,0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A55C9A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  <w:vertAlign w:val="superscript"/>
                <w:lang w:val="en-US"/>
              </w:rPr>
              <w:t xml:space="preserve"> </w:t>
            </w:r>
            <w:r w:rsidRPr="00220744">
              <w:rPr>
                <w:rFonts w:cs="Arial"/>
                <w:b/>
                <w:sz w:val="20"/>
                <w:lang w:val="en-US"/>
              </w:rPr>
              <w:t>112</w:t>
            </w:r>
            <w:r w:rsidRPr="00220744">
              <w:rPr>
                <w:rFonts w:cs="Arial"/>
                <w:b/>
                <w:sz w:val="20"/>
              </w:rPr>
              <w:t>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A6D4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220744">
              <w:rPr>
                <w:rFonts w:cs="Arial"/>
                <w:b/>
                <w:sz w:val="20"/>
                <w:lang w:val="en-US"/>
              </w:rPr>
              <w:t>90</w:t>
            </w:r>
            <w:r w:rsidRPr="00220744">
              <w:rPr>
                <w:rFonts w:cs="Arial"/>
                <w:b/>
                <w:sz w:val="20"/>
              </w:rPr>
              <w:t>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Апрель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22998,9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103,5</w:t>
            </w:r>
          </w:p>
        </w:tc>
        <w:tc>
          <w:tcPr>
            <w:tcW w:w="1190" w:type="dxa"/>
            <w:vAlign w:val="bottom"/>
          </w:tcPr>
          <w:p w:rsidR="001D2DC6" w:rsidRPr="00D3743E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27501,2</w:t>
            </w:r>
          </w:p>
        </w:tc>
        <w:tc>
          <w:tcPr>
            <w:tcW w:w="1190" w:type="dxa"/>
            <w:vAlign w:val="bottom"/>
          </w:tcPr>
          <w:p w:rsidR="001D2DC6" w:rsidRPr="00D3743E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110,8</w:t>
            </w:r>
          </w:p>
        </w:tc>
        <w:tc>
          <w:tcPr>
            <w:tcW w:w="1191" w:type="dxa"/>
            <w:vAlign w:val="bottom"/>
          </w:tcPr>
          <w:p w:rsidR="001D2DC6" w:rsidRPr="00D3743E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101,9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Май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23398,4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102,0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28524,5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112,4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103,4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Июнь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23778,4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101,1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28579,0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110,9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99,8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70175,8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110,4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84604,8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111,3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109,5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полугодие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133769,5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161117,8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111,7</w:t>
            </w: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25387,6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105,6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30153,8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110,0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104,9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Август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104,8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30178,1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104,5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99,6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26201,2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114,4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96,8</w:t>
            </w: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29574,2</w:t>
            </w: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105,6</w:t>
            </w:r>
          </w:p>
        </w:tc>
        <w:tc>
          <w:tcPr>
            <w:tcW w:w="1191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97,7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78272,4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111,3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109,6</w:t>
            </w: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89906,1</w:t>
            </w: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106,7</w:t>
            </w:r>
          </w:p>
        </w:tc>
        <w:tc>
          <w:tcPr>
            <w:tcW w:w="1191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104,8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right="-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Январь</w:t>
            </w:r>
            <w:r w:rsidR="00344937">
              <w:rPr>
                <w:rFonts w:cs="Arial"/>
                <w:b/>
                <w:sz w:val="20"/>
              </w:rPr>
              <w:t>-</w:t>
            </w:r>
            <w:r w:rsidRPr="00C078A9">
              <w:rPr>
                <w:rFonts w:cs="Arial"/>
                <w:b/>
                <w:sz w:val="20"/>
              </w:rPr>
              <w:t>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212041,9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104,7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251023,9</w:t>
            </w:r>
          </w:p>
        </w:tc>
        <w:tc>
          <w:tcPr>
            <w:tcW w:w="1190" w:type="dxa"/>
            <w:vAlign w:val="bottom"/>
          </w:tcPr>
          <w:p w:rsidR="001D2DC6" w:rsidRPr="00C078A9" w:rsidRDefault="00D54BA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109,9</w:t>
            </w: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Октябрь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110,1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100,8</w:t>
            </w:r>
          </w:p>
        </w:tc>
        <w:tc>
          <w:tcPr>
            <w:tcW w:w="1190" w:type="dxa"/>
            <w:vAlign w:val="bottom"/>
          </w:tcPr>
          <w:p w:rsidR="001D2DC6" w:rsidRPr="00C078A9" w:rsidRDefault="00CD524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29666,3</w:t>
            </w:r>
          </w:p>
        </w:tc>
        <w:tc>
          <w:tcPr>
            <w:tcW w:w="1190" w:type="dxa"/>
            <w:vAlign w:val="bottom"/>
          </w:tcPr>
          <w:p w:rsidR="001D2DC6" w:rsidRPr="00C078A9" w:rsidRDefault="00CD524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103,7</w:t>
            </w:r>
          </w:p>
        </w:tc>
        <w:tc>
          <w:tcPr>
            <w:tcW w:w="1191" w:type="dxa"/>
            <w:vAlign w:val="bottom"/>
          </w:tcPr>
          <w:p w:rsidR="001D2DC6" w:rsidRPr="00C078A9" w:rsidRDefault="00CD524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99,1</w:t>
            </w:r>
          </w:p>
        </w:tc>
      </w:tr>
      <w:tr w:rsidR="00E806A7" w:rsidRPr="00C078A9" w:rsidTr="00867D81">
        <w:tc>
          <w:tcPr>
            <w:tcW w:w="1988" w:type="dxa"/>
            <w:vAlign w:val="bottom"/>
          </w:tcPr>
          <w:p w:rsidR="00E806A7" w:rsidRPr="00C078A9" w:rsidRDefault="00E806A7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Январь-октябрь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E806A7" w:rsidRPr="00C078A9" w:rsidRDefault="00CD524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238725,7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E806A7" w:rsidRPr="00C078A9" w:rsidRDefault="00CD524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105,2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E806A7" w:rsidRPr="00C078A9" w:rsidRDefault="00E806A7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E806A7" w:rsidRPr="00C078A9" w:rsidRDefault="00CD524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280690,2</w:t>
            </w:r>
          </w:p>
        </w:tc>
        <w:tc>
          <w:tcPr>
            <w:tcW w:w="1190" w:type="dxa"/>
            <w:vAlign w:val="bottom"/>
          </w:tcPr>
          <w:p w:rsidR="00E806A7" w:rsidRPr="00C078A9" w:rsidRDefault="00CD524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109,4</w:t>
            </w:r>
          </w:p>
        </w:tc>
        <w:tc>
          <w:tcPr>
            <w:tcW w:w="1191" w:type="dxa"/>
            <w:vAlign w:val="bottom"/>
          </w:tcPr>
          <w:p w:rsidR="00E806A7" w:rsidRPr="00C078A9" w:rsidRDefault="00E806A7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Ноябрь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26181,0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97,2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Декабрь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29462,5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111,5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IV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82327,4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108,2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102,1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6201EF">
            <w:pPr>
              <w:autoSpaceDE w:val="0"/>
              <w:autoSpaceDN w:val="0"/>
              <w:spacing w:before="16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Год в целом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7157C4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294369,3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105,6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3F6236" w:rsidRPr="00C078A9" w:rsidTr="00867D81">
        <w:tc>
          <w:tcPr>
            <w:tcW w:w="9129" w:type="dxa"/>
            <w:gridSpan w:val="7"/>
            <w:vAlign w:val="bottom"/>
          </w:tcPr>
          <w:p w:rsidR="003F6236" w:rsidRDefault="00867D81" w:rsidP="00C078A9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vertAlign w:val="superscript"/>
              </w:rPr>
              <w:t>1</w:t>
            </w:r>
            <w:r w:rsidR="003F6236" w:rsidRPr="00C078A9">
              <w:rPr>
                <w:rFonts w:cs="Arial"/>
                <w:sz w:val="18"/>
                <w:vertAlign w:val="superscript"/>
              </w:rPr>
              <w:t>)</w:t>
            </w:r>
            <w:r w:rsidR="000F2404">
              <w:rPr>
                <w:rFonts w:cs="Arial"/>
                <w:sz w:val="18"/>
              </w:rPr>
              <w:t xml:space="preserve"> </w:t>
            </w:r>
            <w:r w:rsidR="00CF2CC2">
              <w:rPr>
                <w:rFonts w:cs="Arial"/>
                <w:sz w:val="18"/>
              </w:rPr>
              <w:t xml:space="preserve">Оперативные </w:t>
            </w:r>
            <w:r w:rsidR="000F2404">
              <w:rPr>
                <w:rFonts w:cs="Arial"/>
                <w:sz w:val="18"/>
              </w:rPr>
              <w:t>данные.</w:t>
            </w:r>
          </w:p>
          <w:p w:rsidR="00535C0B" w:rsidRPr="00C078A9" w:rsidRDefault="000F2404" w:rsidP="00D54BA6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vertAlign w:val="superscript"/>
              </w:rPr>
              <w:t>2</w:t>
            </w:r>
            <w:r w:rsidRPr="00C078A9">
              <w:rPr>
                <w:rFonts w:cs="Arial"/>
                <w:sz w:val="18"/>
                <w:vertAlign w:val="superscript"/>
              </w:rPr>
              <w:t>)</w:t>
            </w:r>
            <w:r w:rsidRPr="00C078A9">
              <w:rPr>
                <w:rFonts w:cs="Arial"/>
                <w:sz w:val="18"/>
              </w:rPr>
              <w:t xml:space="preserve"> В сопоставимых ценах.</w:t>
            </w:r>
          </w:p>
        </w:tc>
      </w:tr>
    </w:tbl>
    <w:p w:rsidR="00D3735E" w:rsidRPr="00D3735E" w:rsidRDefault="00D3735E" w:rsidP="00D3735E">
      <w:pPr>
        <w:autoSpaceDE w:val="0"/>
        <w:autoSpaceDN w:val="0"/>
        <w:spacing w:before="240"/>
        <w:ind w:firstLine="0"/>
        <w:jc w:val="center"/>
        <w:rPr>
          <w:rFonts w:cs="Arial"/>
          <w:b/>
          <w:bCs/>
          <w:sz w:val="18"/>
          <w:szCs w:val="22"/>
        </w:rPr>
      </w:pPr>
      <w:r w:rsidRPr="00D3735E">
        <w:rPr>
          <w:rFonts w:cs="Arial"/>
          <w:b/>
          <w:bCs/>
          <w:sz w:val="18"/>
          <w:szCs w:val="22"/>
        </w:rPr>
        <w:lastRenderedPageBreak/>
        <w:t xml:space="preserve">ОБОРОТ РОЗНИЧНОЙ ТОРГОВЛИ ТОРГУЮЩИХ ОРГАНИЗАЦИЙ </w:t>
      </w:r>
      <w:r w:rsidRPr="00D3735E">
        <w:rPr>
          <w:rFonts w:cs="Arial"/>
          <w:b/>
          <w:bCs/>
          <w:sz w:val="18"/>
          <w:szCs w:val="22"/>
        </w:rPr>
        <w:br/>
        <w:t>И ПРОДАЖА ТОВАРОВ НА РОЗНИЧНЫХ РЫНКАХ И ЯРМАРКАХ</w:t>
      </w:r>
    </w:p>
    <w:p w:rsidR="00D3735E" w:rsidRPr="00D3735E" w:rsidRDefault="00D3735E" w:rsidP="00D3735E">
      <w:pPr>
        <w:autoSpaceDE w:val="0"/>
        <w:autoSpaceDN w:val="0"/>
        <w:ind w:firstLine="0"/>
        <w:jc w:val="center"/>
        <w:rPr>
          <w:rFonts w:cs="Arial"/>
          <w:b/>
          <w:bCs/>
          <w:sz w:val="18"/>
          <w:szCs w:val="22"/>
        </w:rPr>
      </w:pP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1131"/>
        <w:gridCol w:w="1131"/>
        <w:gridCol w:w="1130"/>
        <w:gridCol w:w="1131"/>
        <w:gridCol w:w="1080"/>
        <w:gridCol w:w="1228"/>
      </w:tblGrid>
      <w:tr w:rsidR="00990508" w:rsidRPr="00D3735E" w:rsidTr="000706DF">
        <w:trPr>
          <w:cantSplit/>
        </w:trPr>
        <w:tc>
          <w:tcPr>
            <w:tcW w:w="2199" w:type="dxa"/>
            <w:vMerge w:val="restart"/>
            <w:shd w:val="clear" w:color="auto" w:fill="auto"/>
            <w:vAlign w:val="center"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2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D3735E">
              <w:rPr>
                <w:rFonts w:cs="Arial"/>
                <w:sz w:val="20"/>
              </w:rPr>
              <w:t>Млн</w:t>
            </w:r>
            <w:proofErr w:type="gramEnd"/>
            <w:r w:rsidRPr="00D3735E">
              <w:rPr>
                <w:rFonts w:cs="Arial"/>
                <w:sz w:val="20"/>
              </w:rPr>
              <w:t xml:space="preserve"> рублей</w:t>
            </w:r>
          </w:p>
        </w:tc>
        <w:tc>
          <w:tcPr>
            <w:tcW w:w="2261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В % к </w:t>
            </w:r>
            <w:proofErr w:type="spellStart"/>
            <w:r w:rsidRPr="00D3735E">
              <w:rPr>
                <w:rFonts w:cs="Arial"/>
                <w:sz w:val="20"/>
              </w:rPr>
              <w:t>соответс</w:t>
            </w:r>
            <w:proofErr w:type="gramStart"/>
            <w:r w:rsidRPr="00D3735E">
              <w:rPr>
                <w:rFonts w:cs="Arial"/>
                <w:sz w:val="20"/>
              </w:rPr>
              <w:t>т</w:t>
            </w:r>
            <w:proofErr w:type="spellEnd"/>
            <w:r w:rsidRPr="00D3735E">
              <w:rPr>
                <w:rFonts w:cs="Arial"/>
                <w:sz w:val="20"/>
              </w:rPr>
              <w:t>-</w:t>
            </w:r>
            <w:proofErr w:type="gramEnd"/>
            <w:r w:rsidRPr="00D3735E">
              <w:rPr>
                <w:rFonts w:cs="Arial"/>
                <w:sz w:val="20"/>
              </w:rPr>
              <w:br/>
            </w:r>
            <w:proofErr w:type="spellStart"/>
            <w:r w:rsidRPr="00D3735E">
              <w:rPr>
                <w:rFonts w:cs="Arial"/>
                <w:sz w:val="20"/>
              </w:rPr>
              <w:t>вующему</w:t>
            </w:r>
            <w:proofErr w:type="spellEnd"/>
            <w:r w:rsidRPr="00D3735E">
              <w:rPr>
                <w:rFonts w:cs="Arial"/>
                <w:sz w:val="20"/>
              </w:rPr>
              <w:t xml:space="preserve"> периоду </w:t>
            </w:r>
            <w:r w:rsidRPr="00D3735E">
              <w:rPr>
                <w:rFonts w:cs="Arial"/>
                <w:sz w:val="20"/>
              </w:rPr>
              <w:br/>
              <w:t>предыдущего года</w:t>
            </w:r>
            <w:r w:rsidR="000706DF">
              <w:rPr>
                <w:rFonts w:cs="Arial"/>
                <w:sz w:val="20"/>
              </w:rPr>
              <w:t xml:space="preserve"> </w:t>
            </w:r>
            <w:r w:rsidR="000706DF" w:rsidRPr="000706DF">
              <w:rPr>
                <w:rFonts w:cs="Arial"/>
                <w:sz w:val="20"/>
                <w:vertAlign w:val="superscript"/>
              </w:rPr>
              <w:t>1)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990508" w:rsidRPr="00EE148D" w:rsidRDefault="00BD65D3" w:rsidP="00BD65D3">
            <w:pPr>
              <w:pStyle w:val="a5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Ок</w:t>
            </w:r>
            <w:r w:rsidR="008765D9">
              <w:rPr>
                <w:lang w:val="ru-RU"/>
              </w:rPr>
              <w:t>тябрь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  <w:r w:rsidR="00990508" w:rsidRPr="00EE148D">
              <w:rPr>
                <w:lang w:val="ru-RU"/>
              </w:rPr>
              <w:t xml:space="preserve"> </w:t>
            </w:r>
            <w:r w:rsidR="00C43905" w:rsidRPr="009D3A47">
              <w:rPr>
                <w:lang w:val="ru-RU"/>
              </w:rPr>
              <w:br/>
            </w:r>
            <w:proofErr w:type="gramStart"/>
            <w:r w:rsidR="00990508" w:rsidRPr="00EE148D">
              <w:rPr>
                <w:lang w:val="ru-RU"/>
              </w:rPr>
              <w:t>в</w:t>
            </w:r>
            <w:proofErr w:type="gramEnd"/>
            <w:r w:rsidR="00990508" w:rsidRPr="00EE148D">
              <w:rPr>
                <w:lang w:val="ru-RU"/>
              </w:rPr>
              <w:t xml:space="preserve"> % </w:t>
            </w:r>
            <w:r w:rsidR="009F2DE6">
              <w:rPr>
                <w:lang w:val="ru-RU"/>
              </w:rPr>
              <w:br/>
            </w:r>
            <w:proofErr w:type="gramStart"/>
            <w:r w:rsidR="00990508" w:rsidRPr="00EE148D">
              <w:rPr>
                <w:lang w:val="ru-RU"/>
              </w:rPr>
              <w:t>к</w:t>
            </w:r>
            <w:proofErr w:type="gramEnd"/>
            <w:r w:rsidR="009F2DE6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сентябрю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  <w:r w:rsidR="000706DF">
              <w:rPr>
                <w:lang w:val="ru-RU"/>
              </w:rPr>
              <w:t xml:space="preserve"> </w:t>
            </w:r>
            <w:r w:rsidR="000706DF" w:rsidRPr="000706DF">
              <w:rPr>
                <w:vertAlign w:val="superscript"/>
                <w:lang w:val="ru-RU"/>
              </w:rPr>
              <w:t>1)</w:t>
            </w:r>
          </w:p>
        </w:tc>
        <w:tc>
          <w:tcPr>
            <w:tcW w:w="1228" w:type="dxa"/>
            <w:vMerge w:val="restart"/>
            <w:shd w:val="clear" w:color="auto" w:fill="auto"/>
            <w:vAlign w:val="center"/>
            <w:hideMark/>
          </w:tcPr>
          <w:p w:rsidR="00990508" w:rsidRPr="0082473D" w:rsidRDefault="00990508" w:rsidP="00BD65D3">
            <w:pPr>
              <w:pStyle w:val="a5"/>
              <w:spacing w:line="240" w:lineRule="auto"/>
              <w:jc w:val="center"/>
              <w:rPr>
                <w:u w:val="single"/>
                <w:lang w:val="ru-RU"/>
              </w:rPr>
            </w:pPr>
            <w:proofErr w:type="spellStart"/>
            <w:r w:rsidRPr="0082473D">
              <w:rPr>
                <w:u w:val="single"/>
              </w:rPr>
              <w:t>Справочно</w:t>
            </w:r>
            <w:proofErr w:type="spellEnd"/>
            <w:r w:rsidRPr="0082473D">
              <w:rPr>
                <w:u w:val="single"/>
              </w:rPr>
              <w:t xml:space="preserve"> </w:t>
            </w:r>
            <w:r w:rsidRPr="0082473D">
              <w:rPr>
                <w:lang w:val="ru-RU" w:eastAsia="ru-RU"/>
              </w:rPr>
              <w:t xml:space="preserve"> </w:t>
            </w:r>
            <w:r w:rsidRPr="0082473D">
              <w:rPr>
                <w:lang w:val="ru-RU" w:eastAsia="ru-RU"/>
              </w:rPr>
              <w:br/>
            </w:r>
            <w:r w:rsidR="001E05DF">
              <w:rPr>
                <w:lang w:val="ru-RU"/>
              </w:rPr>
              <w:t>январь-</w:t>
            </w:r>
            <w:r w:rsidR="002E1932">
              <w:rPr>
                <w:lang w:val="ru-RU"/>
              </w:rPr>
              <w:br/>
            </w:r>
            <w:r w:rsidR="00BD65D3">
              <w:rPr>
                <w:lang w:val="ru-RU"/>
              </w:rPr>
              <w:t>ок</w:t>
            </w:r>
            <w:r w:rsidR="008765D9">
              <w:rPr>
                <w:lang w:val="ru-RU"/>
              </w:rPr>
              <w:t>тябрь</w:t>
            </w:r>
            <w:r w:rsidR="00C8714F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61FE4">
              <w:rPr>
                <w:lang w:val="ru-RU"/>
              </w:rPr>
              <w:t>3</w:t>
            </w:r>
            <w:r w:rsidRPr="00EE148D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  <w:r w:rsidR="00C43905" w:rsidRPr="00C43905">
              <w:rPr>
                <w:lang w:val="ru-RU"/>
              </w:rPr>
              <w:br/>
            </w:r>
            <w:proofErr w:type="gramStart"/>
            <w:r>
              <w:rPr>
                <w:lang w:val="ru-RU"/>
              </w:rPr>
              <w:t>в</w:t>
            </w:r>
            <w:proofErr w:type="gramEnd"/>
            <w:r w:rsidRPr="00EE148D">
              <w:rPr>
                <w:lang w:val="ru-RU"/>
              </w:rPr>
              <w:t xml:space="preserve"> % </w:t>
            </w:r>
            <w:r w:rsidR="009F2DE6">
              <w:rPr>
                <w:lang w:val="ru-RU"/>
              </w:rPr>
              <w:br/>
            </w:r>
            <w:proofErr w:type="gramStart"/>
            <w:r w:rsidRPr="00EE148D">
              <w:rPr>
                <w:lang w:val="ru-RU"/>
              </w:rPr>
              <w:t>к</w:t>
            </w:r>
            <w:proofErr w:type="gramEnd"/>
            <w:r w:rsidR="009F2DE6">
              <w:rPr>
                <w:lang w:val="ru-RU"/>
              </w:rPr>
              <w:t xml:space="preserve"> </w:t>
            </w:r>
            <w:r w:rsidR="001E05DF">
              <w:rPr>
                <w:lang w:val="ru-RU"/>
              </w:rPr>
              <w:t>январю-</w:t>
            </w:r>
            <w:r w:rsidR="00BD65D3">
              <w:rPr>
                <w:lang w:val="ru-RU"/>
              </w:rPr>
              <w:t>ок</w:t>
            </w:r>
            <w:r w:rsidR="008765D9">
              <w:rPr>
                <w:lang w:val="ru-RU"/>
              </w:rPr>
              <w:t>тябрю</w:t>
            </w:r>
            <w:r w:rsidR="00E25619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43905">
              <w:rPr>
                <w:lang w:val="ru-RU"/>
              </w:rPr>
              <w:t>2</w:t>
            </w:r>
            <w:r w:rsidRPr="00EE148D">
              <w:rPr>
                <w:lang w:val="ru-RU"/>
              </w:rPr>
              <w:t xml:space="preserve"> </w:t>
            </w:r>
            <w:r w:rsidRPr="000A5F47">
              <w:rPr>
                <w:lang w:val="ru-RU"/>
              </w:rPr>
              <w:t>г.</w:t>
            </w:r>
            <w:r w:rsidR="000706DF">
              <w:rPr>
                <w:lang w:val="ru-RU"/>
              </w:rPr>
              <w:t xml:space="preserve"> </w:t>
            </w:r>
            <w:r w:rsidR="000706DF" w:rsidRPr="000706DF">
              <w:rPr>
                <w:vertAlign w:val="superscript"/>
                <w:lang w:val="ru-RU"/>
              </w:rPr>
              <w:t>1)</w:t>
            </w:r>
          </w:p>
        </w:tc>
      </w:tr>
      <w:tr w:rsidR="00990508" w:rsidRPr="00D3735E" w:rsidTr="000706DF">
        <w:trPr>
          <w:cantSplit/>
        </w:trPr>
        <w:tc>
          <w:tcPr>
            <w:tcW w:w="2199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1E05DF" w:rsidP="00AD4880">
            <w:pPr>
              <w:pStyle w:val="a5"/>
              <w:spacing w:line="240" w:lineRule="auto"/>
              <w:jc w:val="center"/>
            </w:pPr>
            <w:r>
              <w:rPr>
                <w:lang w:val="ru-RU" w:eastAsia="ru-RU"/>
              </w:rPr>
              <w:t>январь-</w:t>
            </w:r>
            <w:r w:rsidR="00AD4880">
              <w:rPr>
                <w:lang w:val="ru-RU" w:eastAsia="ru-RU"/>
              </w:rPr>
              <w:t>ок</w:t>
            </w:r>
            <w:r w:rsidR="008765D9">
              <w:rPr>
                <w:lang w:val="ru-RU" w:eastAsia="ru-RU"/>
              </w:rPr>
              <w:t>тябрь</w:t>
            </w:r>
            <w:r w:rsidR="00E25619">
              <w:rPr>
                <w:lang w:val="ru-RU" w:eastAsia="ru-RU"/>
              </w:rPr>
              <w:br/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AD4880" w:rsidP="00AD4880">
            <w:pPr>
              <w:pStyle w:val="a5"/>
              <w:spacing w:line="240" w:lineRule="auto"/>
              <w:jc w:val="center"/>
              <w:rPr>
                <w:b/>
              </w:rPr>
            </w:pPr>
            <w:r>
              <w:rPr>
                <w:lang w:val="ru-RU"/>
              </w:rPr>
              <w:t>ок</w:t>
            </w:r>
            <w:r w:rsidR="008765D9">
              <w:rPr>
                <w:lang w:val="ru-RU"/>
              </w:rPr>
              <w:t>тябрь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990508" w:rsidRPr="00EE148D" w:rsidRDefault="001E05DF" w:rsidP="00AD4880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 w:eastAsia="ru-RU"/>
              </w:rPr>
              <w:t>январь-</w:t>
            </w:r>
            <w:r w:rsidR="00AD4880">
              <w:rPr>
                <w:lang w:val="ru-RU" w:eastAsia="ru-RU"/>
              </w:rPr>
              <w:t>ок</w:t>
            </w:r>
            <w:r w:rsidR="008765D9">
              <w:rPr>
                <w:lang w:val="ru-RU" w:eastAsia="ru-RU"/>
              </w:rPr>
              <w:t>тябрь</w:t>
            </w:r>
            <w:r w:rsidR="00E25619">
              <w:rPr>
                <w:lang w:val="ru-RU" w:eastAsia="ru-RU"/>
              </w:rPr>
              <w:br/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EE148D" w:rsidRDefault="00BD65D3" w:rsidP="00BD65D3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>ок</w:t>
            </w:r>
            <w:r w:rsidR="008765D9">
              <w:rPr>
                <w:lang w:val="ru-RU"/>
              </w:rPr>
              <w:t>тябрь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228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</w:tr>
      <w:tr w:rsidR="00D3735E" w:rsidRPr="00D3735E" w:rsidTr="000706DF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D3735E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b/>
                <w:sz w:val="20"/>
              </w:rPr>
              <w:t>Всего</w:t>
            </w:r>
          </w:p>
        </w:tc>
        <w:tc>
          <w:tcPr>
            <w:tcW w:w="1131" w:type="dxa"/>
            <w:vAlign w:val="bottom"/>
          </w:tcPr>
          <w:p w:rsidR="00D3735E" w:rsidRPr="00A9488C" w:rsidRDefault="00234146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280690,2</w:t>
            </w:r>
          </w:p>
        </w:tc>
        <w:tc>
          <w:tcPr>
            <w:tcW w:w="1131" w:type="dxa"/>
            <w:vAlign w:val="bottom"/>
          </w:tcPr>
          <w:p w:rsidR="00D3735E" w:rsidRPr="002460C1" w:rsidRDefault="00234146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29666,3</w:t>
            </w:r>
          </w:p>
        </w:tc>
        <w:tc>
          <w:tcPr>
            <w:tcW w:w="1130" w:type="dxa"/>
            <w:vAlign w:val="bottom"/>
          </w:tcPr>
          <w:p w:rsidR="00D3735E" w:rsidRPr="00A9488C" w:rsidRDefault="00234146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109,4</w:t>
            </w:r>
          </w:p>
        </w:tc>
        <w:tc>
          <w:tcPr>
            <w:tcW w:w="1131" w:type="dxa"/>
            <w:vAlign w:val="bottom"/>
          </w:tcPr>
          <w:p w:rsidR="00D3735E" w:rsidRPr="00A9488C" w:rsidRDefault="00234146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103,7</w:t>
            </w:r>
          </w:p>
        </w:tc>
        <w:tc>
          <w:tcPr>
            <w:tcW w:w="1080" w:type="dxa"/>
            <w:vAlign w:val="bottom"/>
          </w:tcPr>
          <w:p w:rsidR="00D3735E" w:rsidRPr="00A9488C" w:rsidRDefault="00234146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99,1</w:t>
            </w:r>
          </w:p>
        </w:tc>
        <w:tc>
          <w:tcPr>
            <w:tcW w:w="1228" w:type="dxa"/>
            <w:vAlign w:val="bottom"/>
          </w:tcPr>
          <w:p w:rsidR="00D3735E" w:rsidRPr="00A9488C" w:rsidRDefault="00234146" w:rsidP="00241B59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105,2</w:t>
            </w:r>
          </w:p>
        </w:tc>
      </w:tr>
      <w:tr w:rsidR="00D3735E" w:rsidRPr="00D3735E" w:rsidTr="000706DF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922BB5">
            <w:pPr>
              <w:autoSpaceDE w:val="0"/>
              <w:autoSpaceDN w:val="0"/>
              <w:spacing w:before="120" w:after="12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   в том числе: </w:t>
            </w:r>
            <w:r w:rsidRPr="00D3735E">
              <w:rPr>
                <w:rFonts w:cs="Arial"/>
                <w:sz w:val="20"/>
              </w:rPr>
              <w:br/>
            </w:r>
            <w:r w:rsidRPr="00D3735E">
              <w:rPr>
                <w:rFonts w:cs="Arial"/>
                <w:sz w:val="20"/>
              </w:rPr>
              <w:br/>
              <w:t>оборот торгующих организаций и индивидуальных предпринимателей вне рынка</w:t>
            </w:r>
          </w:p>
        </w:tc>
        <w:tc>
          <w:tcPr>
            <w:tcW w:w="1131" w:type="dxa"/>
            <w:vAlign w:val="bottom"/>
          </w:tcPr>
          <w:p w:rsidR="00D3735E" w:rsidRPr="00A9488C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276889,9</w:t>
            </w:r>
          </w:p>
        </w:tc>
        <w:tc>
          <w:tcPr>
            <w:tcW w:w="1131" w:type="dxa"/>
            <w:vAlign w:val="bottom"/>
          </w:tcPr>
          <w:p w:rsidR="00D3735E" w:rsidRPr="002460C1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29281,0</w:t>
            </w:r>
          </w:p>
        </w:tc>
        <w:tc>
          <w:tcPr>
            <w:tcW w:w="1130" w:type="dxa"/>
            <w:vAlign w:val="bottom"/>
          </w:tcPr>
          <w:p w:rsidR="00D3735E" w:rsidRPr="00A9488C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109,5</w:t>
            </w:r>
          </w:p>
        </w:tc>
        <w:tc>
          <w:tcPr>
            <w:tcW w:w="1131" w:type="dxa"/>
            <w:vAlign w:val="bottom"/>
          </w:tcPr>
          <w:p w:rsidR="00D3735E" w:rsidRPr="00A9488C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103,8</w:t>
            </w:r>
          </w:p>
        </w:tc>
        <w:tc>
          <w:tcPr>
            <w:tcW w:w="1080" w:type="dxa"/>
            <w:vAlign w:val="bottom"/>
          </w:tcPr>
          <w:p w:rsidR="00D3735E" w:rsidRPr="00A9488C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99,1</w:t>
            </w:r>
          </w:p>
        </w:tc>
        <w:tc>
          <w:tcPr>
            <w:tcW w:w="1228" w:type="dxa"/>
            <w:vAlign w:val="bottom"/>
          </w:tcPr>
          <w:p w:rsidR="00D3735E" w:rsidRPr="00A9488C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105,3</w:t>
            </w:r>
          </w:p>
        </w:tc>
      </w:tr>
      <w:tr w:rsidR="00D3735E" w:rsidRPr="00D3735E" w:rsidTr="000706DF">
        <w:trPr>
          <w:cantSplit/>
        </w:trPr>
        <w:tc>
          <w:tcPr>
            <w:tcW w:w="2199" w:type="dxa"/>
            <w:hideMark/>
          </w:tcPr>
          <w:p w:rsidR="00D3735E" w:rsidRPr="00D3735E" w:rsidRDefault="00D3735E" w:rsidP="00922BB5">
            <w:pPr>
              <w:autoSpaceDE w:val="0"/>
              <w:autoSpaceDN w:val="0"/>
              <w:spacing w:before="120" w:after="12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продажа товаров на </w:t>
            </w:r>
            <w:r w:rsidRPr="00D3735E">
              <w:rPr>
                <w:rFonts w:cs="Arial"/>
                <w:sz w:val="20"/>
              </w:rPr>
              <w:br/>
              <w:t>розничных рынках и ярмарках</w:t>
            </w:r>
          </w:p>
        </w:tc>
        <w:tc>
          <w:tcPr>
            <w:tcW w:w="1131" w:type="dxa"/>
            <w:vAlign w:val="bottom"/>
          </w:tcPr>
          <w:p w:rsidR="00A9488C" w:rsidRPr="00A9488C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3800,3</w:t>
            </w:r>
          </w:p>
        </w:tc>
        <w:tc>
          <w:tcPr>
            <w:tcW w:w="1131" w:type="dxa"/>
            <w:vAlign w:val="bottom"/>
          </w:tcPr>
          <w:p w:rsidR="00D3735E" w:rsidRPr="00A9488C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385,4</w:t>
            </w:r>
          </w:p>
        </w:tc>
        <w:tc>
          <w:tcPr>
            <w:tcW w:w="1130" w:type="dxa"/>
            <w:vAlign w:val="bottom"/>
          </w:tcPr>
          <w:p w:rsidR="00D3735E" w:rsidRPr="00A9488C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98,9</w:t>
            </w:r>
          </w:p>
        </w:tc>
        <w:tc>
          <w:tcPr>
            <w:tcW w:w="1131" w:type="dxa"/>
            <w:vAlign w:val="bottom"/>
          </w:tcPr>
          <w:p w:rsidR="00D3735E" w:rsidRPr="00A9488C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94,5</w:t>
            </w:r>
          </w:p>
        </w:tc>
        <w:tc>
          <w:tcPr>
            <w:tcW w:w="1080" w:type="dxa"/>
            <w:vAlign w:val="bottom"/>
          </w:tcPr>
          <w:p w:rsidR="00D3735E" w:rsidRPr="00A9488C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99,1</w:t>
            </w:r>
          </w:p>
        </w:tc>
        <w:tc>
          <w:tcPr>
            <w:tcW w:w="1228" w:type="dxa"/>
            <w:vAlign w:val="bottom"/>
          </w:tcPr>
          <w:p w:rsidR="00D3735E" w:rsidRPr="00A9488C" w:rsidRDefault="00234146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99,1</w:t>
            </w:r>
          </w:p>
        </w:tc>
      </w:tr>
      <w:tr w:rsidR="000706DF" w:rsidRPr="00D3735E" w:rsidTr="000706DF">
        <w:trPr>
          <w:cantSplit/>
        </w:trPr>
        <w:tc>
          <w:tcPr>
            <w:tcW w:w="9030" w:type="dxa"/>
            <w:gridSpan w:val="7"/>
          </w:tcPr>
          <w:p w:rsidR="000706DF" w:rsidRDefault="000706DF" w:rsidP="00E42D8E">
            <w:pPr>
              <w:autoSpaceDE w:val="0"/>
              <w:autoSpaceDN w:val="0"/>
              <w:ind w:right="164"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vertAlign w:val="superscript"/>
              </w:rPr>
              <w:t>1</w:t>
            </w:r>
            <w:r w:rsidRPr="00C078A9">
              <w:rPr>
                <w:rFonts w:cs="Arial"/>
                <w:sz w:val="18"/>
                <w:vertAlign w:val="superscript"/>
              </w:rPr>
              <w:t>)</w:t>
            </w:r>
            <w:r w:rsidRPr="00C078A9">
              <w:rPr>
                <w:rFonts w:cs="Arial"/>
                <w:sz w:val="18"/>
              </w:rPr>
              <w:t xml:space="preserve"> В сопоставимых ценах.</w:t>
            </w:r>
          </w:p>
        </w:tc>
      </w:tr>
    </w:tbl>
    <w:p w:rsidR="009942E2" w:rsidRPr="00BC146F" w:rsidRDefault="00F65EFF" w:rsidP="00BC146F">
      <w:pPr>
        <w:pStyle w:val="32"/>
        <w:spacing w:before="240"/>
        <w:rPr>
          <w:rFonts w:ascii="Arial" w:hAnsi="Arial" w:cs="Arial"/>
          <w:color w:val="000000" w:themeColor="text1"/>
          <w:sz w:val="22"/>
          <w:szCs w:val="22"/>
        </w:rPr>
      </w:pPr>
      <w:r w:rsidRPr="00122476">
        <w:rPr>
          <w:rFonts w:ascii="Arial" w:hAnsi="Arial" w:cs="Arial"/>
          <w:sz w:val="22"/>
          <w:szCs w:val="22"/>
        </w:rPr>
        <w:t>В</w:t>
      </w:r>
      <w:r w:rsidR="00490BB4" w:rsidRPr="00122476">
        <w:rPr>
          <w:rFonts w:ascii="Arial" w:hAnsi="Arial" w:cs="Arial"/>
          <w:sz w:val="22"/>
          <w:szCs w:val="22"/>
        </w:rPr>
        <w:t xml:space="preserve"> </w:t>
      </w:r>
      <w:r w:rsidR="008B6F2E">
        <w:rPr>
          <w:rFonts w:ascii="Arial" w:hAnsi="Arial" w:cs="Arial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BD65D3">
        <w:rPr>
          <w:rFonts w:ascii="Arial" w:hAnsi="Arial" w:cs="Arial"/>
          <w:sz w:val="22"/>
          <w:szCs w:val="22"/>
          <w:lang w:val="ru-RU"/>
        </w:rPr>
        <w:t>ок</w:t>
      </w:r>
      <w:r w:rsidR="008765D9">
        <w:rPr>
          <w:rFonts w:ascii="Arial" w:hAnsi="Arial" w:cs="Arial"/>
          <w:sz w:val="22"/>
          <w:szCs w:val="22"/>
          <w:lang w:val="ru-RU"/>
        </w:rPr>
        <w:t>тябре</w:t>
      </w:r>
      <w:r w:rsidR="00560DB3">
        <w:rPr>
          <w:rFonts w:ascii="Arial" w:hAnsi="Arial" w:cs="Arial"/>
          <w:sz w:val="22"/>
          <w:szCs w:val="22"/>
          <w:lang w:val="ru-RU"/>
        </w:rPr>
        <w:t xml:space="preserve"> </w:t>
      </w:r>
      <w:r w:rsidR="00681315" w:rsidRPr="00490BB4">
        <w:rPr>
          <w:rFonts w:ascii="Arial" w:hAnsi="Arial" w:cs="Arial"/>
          <w:sz w:val="22"/>
          <w:szCs w:val="22"/>
        </w:rPr>
        <w:t>20</w:t>
      </w:r>
      <w:r w:rsidR="006932E8" w:rsidRPr="00490BB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="00681315" w:rsidRPr="00490BB4">
        <w:rPr>
          <w:rFonts w:ascii="Arial" w:hAnsi="Arial" w:cs="Arial"/>
          <w:sz w:val="22"/>
          <w:szCs w:val="22"/>
        </w:rPr>
        <w:t xml:space="preserve"> </w:t>
      </w:r>
      <w:r w:rsidR="00681315" w:rsidRPr="00D809C4">
        <w:rPr>
          <w:rFonts w:ascii="Arial" w:hAnsi="Arial" w:cs="Arial"/>
          <w:sz w:val="22"/>
          <w:szCs w:val="22"/>
        </w:rPr>
        <w:t>год</w:t>
      </w:r>
      <w:r w:rsidR="00122476">
        <w:rPr>
          <w:rFonts w:ascii="Arial" w:hAnsi="Arial" w:cs="Arial"/>
          <w:sz w:val="22"/>
          <w:szCs w:val="22"/>
          <w:lang w:val="ru-RU"/>
        </w:rPr>
        <w:t>а</w:t>
      </w:r>
      <w:r w:rsidR="00681315" w:rsidRPr="00D809C4">
        <w:rPr>
          <w:rFonts w:ascii="Arial" w:hAnsi="Arial" w:cs="Arial"/>
          <w:sz w:val="22"/>
          <w:szCs w:val="22"/>
        </w:rPr>
        <w:t xml:space="preserve"> оборот розничной торговли на </w:t>
      </w:r>
      <w:r w:rsidR="006A79B0" w:rsidRPr="003309FE">
        <w:rPr>
          <w:rFonts w:ascii="Arial" w:hAnsi="Arial" w:cs="Arial"/>
          <w:sz w:val="22"/>
          <w:szCs w:val="22"/>
          <w:lang w:val="ru-RU"/>
        </w:rPr>
        <w:t>98</w:t>
      </w:r>
      <w:r w:rsidR="00551C45" w:rsidRPr="003309FE">
        <w:rPr>
          <w:rFonts w:ascii="Arial" w:hAnsi="Arial" w:cs="Arial"/>
          <w:sz w:val="22"/>
          <w:szCs w:val="22"/>
          <w:lang w:val="ru-RU"/>
        </w:rPr>
        <w:t>,</w:t>
      </w:r>
      <w:r w:rsidR="002460C1">
        <w:rPr>
          <w:rFonts w:ascii="Arial" w:hAnsi="Arial" w:cs="Arial"/>
          <w:sz w:val="22"/>
          <w:szCs w:val="22"/>
          <w:lang w:val="ru-RU"/>
        </w:rPr>
        <w:t>6</w:t>
      </w:r>
      <w:r w:rsidR="00681315" w:rsidRPr="003309FE">
        <w:rPr>
          <w:rFonts w:ascii="Arial" w:hAnsi="Arial" w:cs="Arial"/>
          <w:sz w:val="22"/>
          <w:szCs w:val="22"/>
        </w:rPr>
        <w:t>%</w:t>
      </w:r>
      <w:r w:rsidR="00681315" w:rsidRPr="00D809C4">
        <w:rPr>
          <w:rFonts w:ascii="Arial" w:hAnsi="Arial" w:cs="Arial"/>
          <w:sz w:val="22"/>
          <w:szCs w:val="22"/>
        </w:rPr>
        <w:t xml:space="preserve"> формировался торгующими организациями и индивидуальными предпринимателями вне рынка. Доля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п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 xml:space="preserve">родажи товаров на </w:t>
      </w:r>
      <w:r w:rsidR="003309FE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розничных 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>рынках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="003309FE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и ярмарках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составила </w:t>
      </w:r>
      <w:r w:rsidR="002460C1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1,4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% </w:t>
      </w:r>
      <w:r w:rsidR="00C43905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br/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(</w:t>
      </w:r>
      <w:r w:rsidR="00682B76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в </w:t>
      </w:r>
      <w:r w:rsidR="008B6F2E">
        <w:rPr>
          <w:rFonts w:ascii="Arial" w:hAnsi="Arial" w:cs="Arial"/>
          <w:color w:val="000000" w:themeColor="text1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color w:val="000000" w:themeColor="text1"/>
          <w:sz w:val="22"/>
          <w:szCs w:val="22"/>
          <w:lang w:val="ru-RU"/>
        </w:rPr>
        <w:t>-</w:t>
      </w:r>
      <w:r w:rsidR="00BD65D3">
        <w:rPr>
          <w:rFonts w:ascii="Arial" w:hAnsi="Arial" w:cs="Arial"/>
          <w:color w:val="000000" w:themeColor="text1"/>
          <w:sz w:val="22"/>
          <w:szCs w:val="22"/>
          <w:lang w:val="ru-RU"/>
        </w:rPr>
        <w:t>ок</w:t>
      </w:r>
      <w:r w:rsidR="008765D9">
        <w:rPr>
          <w:rFonts w:ascii="Arial" w:hAnsi="Arial" w:cs="Arial"/>
          <w:color w:val="000000" w:themeColor="text1"/>
          <w:sz w:val="22"/>
          <w:szCs w:val="22"/>
          <w:lang w:val="ru-RU"/>
        </w:rPr>
        <w:t>тябре</w:t>
      </w:r>
      <w:r w:rsidR="00560DB3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20</w:t>
      </w:r>
      <w:r w:rsidR="005D75D1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23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 год</w:t>
      </w:r>
      <w:r w:rsidR="00105686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а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="00F01CFF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1</w:t>
      </w:r>
      <w:r w:rsidR="007C1660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,</w:t>
      </w:r>
      <w:r w:rsidR="00671C50">
        <w:rPr>
          <w:rFonts w:ascii="Arial" w:hAnsi="Arial" w:cs="Arial"/>
          <w:color w:val="000000" w:themeColor="text1"/>
          <w:sz w:val="22"/>
          <w:szCs w:val="22"/>
          <w:lang w:val="ru-RU"/>
        </w:rPr>
        <w:t>5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%). </w:t>
      </w:r>
    </w:p>
    <w:p w:rsidR="00681315" w:rsidRPr="00BC146F" w:rsidRDefault="008D6E13" w:rsidP="00E42D8E">
      <w:pPr>
        <w:pStyle w:val="32"/>
        <w:spacing w:before="360"/>
        <w:ind w:firstLine="0"/>
        <w:jc w:val="center"/>
        <w:rPr>
          <w:color w:val="000000" w:themeColor="text1"/>
          <w:sz w:val="20"/>
          <w:lang w:val="ru-RU"/>
        </w:rPr>
      </w:pPr>
      <w:bookmarkStart w:id="0" w:name="_GoBack"/>
      <w:r w:rsidRPr="00BC146F">
        <w:rPr>
          <w:noProof/>
          <w:color w:val="000000" w:themeColor="text1"/>
          <w:sz w:val="44"/>
          <w:lang w:val="ru-RU" w:eastAsia="ru-RU"/>
        </w:rPr>
        <w:drawing>
          <wp:inline distT="0" distB="0" distL="0" distR="0" wp14:anchorId="350AE9D1" wp14:editId="7EB8C991">
            <wp:extent cx="5806440" cy="3878580"/>
            <wp:effectExtent l="0" t="0" r="22860" b="2667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bookmarkEnd w:id="0"/>
    <w:p w:rsidR="00681315" w:rsidRPr="001F2A96" w:rsidRDefault="00681315" w:rsidP="00C62D77">
      <w:pPr>
        <w:pStyle w:val="32"/>
        <w:spacing w:before="240"/>
        <w:rPr>
          <w:rFonts w:ascii="Arial" w:hAnsi="Arial" w:cs="Arial"/>
          <w:sz w:val="22"/>
          <w:szCs w:val="22"/>
          <w:lang w:val="ru-RU"/>
        </w:rPr>
      </w:pPr>
      <w:r w:rsidRPr="00BC146F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В структуре оборота розничной торговли удельный вес 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>пищевых продуктов,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включая напитки, и табачных изделий</w:t>
      </w:r>
      <w:r w:rsidR="008A0CDD" w:rsidRPr="004111D4">
        <w:rPr>
          <w:rFonts w:ascii="Arial" w:hAnsi="Arial" w:cs="Arial"/>
          <w:sz w:val="22"/>
          <w:szCs w:val="22"/>
          <w:lang w:val="ru-RU"/>
        </w:rPr>
        <w:t xml:space="preserve"> </w:t>
      </w:r>
      <w:r w:rsidR="00E3502A" w:rsidRPr="004111D4">
        <w:rPr>
          <w:rFonts w:ascii="Arial" w:hAnsi="Arial" w:cs="Arial"/>
          <w:sz w:val="22"/>
          <w:szCs w:val="22"/>
        </w:rPr>
        <w:t>в</w:t>
      </w:r>
      <w:r w:rsidR="00F9585D">
        <w:rPr>
          <w:rFonts w:ascii="Arial" w:hAnsi="Arial" w:cs="Arial"/>
          <w:sz w:val="22"/>
          <w:szCs w:val="22"/>
          <w:lang w:val="ru-RU"/>
        </w:rPr>
        <w:t xml:space="preserve"> </w:t>
      </w:r>
      <w:r w:rsidR="006072E5">
        <w:rPr>
          <w:rFonts w:ascii="Arial" w:hAnsi="Arial" w:cs="Arial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BD65D3">
        <w:rPr>
          <w:rFonts w:ascii="Arial" w:hAnsi="Arial" w:cs="Arial"/>
          <w:sz w:val="22"/>
          <w:szCs w:val="22"/>
          <w:lang w:val="ru-RU"/>
        </w:rPr>
        <w:t>ок</w:t>
      </w:r>
      <w:r w:rsidR="0011719B">
        <w:rPr>
          <w:rFonts w:ascii="Arial" w:hAnsi="Arial" w:cs="Arial"/>
          <w:sz w:val="22"/>
          <w:szCs w:val="22"/>
          <w:lang w:val="ru-RU"/>
        </w:rPr>
        <w:t>тябре</w:t>
      </w:r>
      <w:r w:rsidR="005C472A" w:rsidRPr="00356F0A">
        <w:rPr>
          <w:rFonts w:ascii="Arial" w:hAnsi="Arial" w:cs="Arial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20</w:t>
      </w:r>
      <w:r w:rsidR="00BC1411" w:rsidRPr="004111D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Pr="004111D4">
        <w:rPr>
          <w:rFonts w:ascii="Arial" w:hAnsi="Arial" w:cs="Arial"/>
          <w:sz w:val="22"/>
          <w:szCs w:val="22"/>
        </w:rPr>
        <w:t xml:space="preserve"> год</w:t>
      </w:r>
      <w:r w:rsidR="00524964">
        <w:rPr>
          <w:rFonts w:ascii="Arial" w:hAnsi="Arial" w:cs="Arial"/>
          <w:sz w:val="22"/>
          <w:szCs w:val="22"/>
          <w:lang w:val="ru-RU"/>
        </w:rPr>
        <w:t>а</w:t>
      </w:r>
      <w:r w:rsidRPr="004111D4">
        <w:rPr>
          <w:rFonts w:ascii="Arial" w:hAnsi="Arial" w:cs="Arial"/>
          <w:sz w:val="22"/>
          <w:szCs w:val="22"/>
        </w:rPr>
        <w:t xml:space="preserve"> составил </w:t>
      </w:r>
      <w:r w:rsidR="00A9488C">
        <w:rPr>
          <w:rFonts w:ascii="Arial" w:hAnsi="Arial" w:cs="Arial"/>
          <w:sz w:val="22"/>
          <w:szCs w:val="22"/>
          <w:lang w:val="ru-RU"/>
        </w:rPr>
        <w:t>5</w:t>
      </w:r>
      <w:r w:rsidR="00EC0A0C">
        <w:rPr>
          <w:rFonts w:ascii="Arial" w:hAnsi="Arial" w:cs="Arial"/>
          <w:sz w:val="22"/>
          <w:szCs w:val="22"/>
          <w:lang w:val="ru-RU"/>
        </w:rPr>
        <w:t>1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140EA4">
        <w:rPr>
          <w:rFonts w:ascii="Arial" w:hAnsi="Arial" w:cs="Arial"/>
          <w:sz w:val="22"/>
          <w:szCs w:val="22"/>
          <w:lang w:val="ru-RU"/>
        </w:rPr>
        <w:t>5</w:t>
      </w:r>
      <w:r w:rsidRPr="004111D4">
        <w:rPr>
          <w:rFonts w:ascii="Arial" w:hAnsi="Arial" w:cs="Arial"/>
          <w:sz w:val="22"/>
          <w:szCs w:val="22"/>
        </w:rPr>
        <w:t>%, непродовольственных товаров –</w:t>
      </w:r>
      <w:r w:rsidR="001515D3" w:rsidRPr="004111D4">
        <w:rPr>
          <w:rFonts w:ascii="Arial" w:hAnsi="Arial" w:cs="Arial"/>
          <w:sz w:val="22"/>
          <w:szCs w:val="22"/>
        </w:rPr>
        <w:t xml:space="preserve"> </w:t>
      </w:r>
      <w:r w:rsidR="00250823">
        <w:rPr>
          <w:rFonts w:ascii="Arial" w:hAnsi="Arial" w:cs="Arial"/>
          <w:sz w:val="22"/>
          <w:szCs w:val="22"/>
          <w:lang w:val="ru-RU"/>
        </w:rPr>
        <w:t>48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140EA4">
        <w:rPr>
          <w:rFonts w:ascii="Arial" w:hAnsi="Arial" w:cs="Arial"/>
          <w:sz w:val="22"/>
          <w:szCs w:val="22"/>
          <w:lang w:val="ru-RU"/>
        </w:rPr>
        <w:t>5</w:t>
      </w:r>
      <w:r w:rsidRPr="004111D4">
        <w:rPr>
          <w:rFonts w:ascii="Arial" w:hAnsi="Arial" w:cs="Arial"/>
          <w:sz w:val="22"/>
          <w:szCs w:val="22"/>
        </w:rPr>
        <w:t>%.</w:t>
      </w:r>
    </w:p>
    <w:p w:rsidR="00827DA9" w:rsidRPr="0082473D" w:rsidRDefault="00827DA9" w:rsidP="00ED689B">
      <w:pPr>
        <w:pStyle w:val="4"/>
        <w:spacing w:before="240" w:after="0"/>
        <w:jc w:val="center"/>
        <w:rPr>
          <w:b/>
          <w:i w:val="0"/>
          <w:sz w:val="18"/>
          <w:lang w:val="ru-RU"/>
        </w:rPr>
      </w:pPr>
      <w:r w:rsidRPr="0082473D">
        <w:rPr>
          <w:b/>
          <w:i w:val="0"/>
          <w:sz w:val="18"/>
        </w:rPr>
        <w:t xml:space="preserve">ДИНАМИКА ОБОРОТА РОЗНИЧНОЙ ТОРГОВЛИ ПИЩЕВЫМИ ПРОДУКТАМИ, </w:t>
      </w:r>
      <w:r w:rsidRPr="0082473D">
        <w:rPr>
          <w:b/>
          <w:i w:val="0"/>
          <w:sz w:val="18"/>
        </w:rPr>
        <w:br/>
        <w:t>ВКЛЮЧАЯ НАПИТКИ, ТАБАЧНЫМИ ИЗДЕЛИЯМИ И НЕПРОДОВОЛЬСТВЕННЫМИ ТОВАРАМИ</w:t>
      </w:r>
    </w:p>
    <w:p w:rsidR="00827DA9" w:rsidRPr="00D3735E" w:rsidRDefault="00827DA9" w:rsidP="00827DA9">
      <w:pPr>
        <w:rPr>
          <w:lang w:eastAsia="x-none"/>
        </w:rPr>
      </w:pPr>
    </w:p>
    <w:tbl>
      <w:tblPr>
        <w:tblW w:w="907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159"/>
        <w:gridCol w:w="1160"/>
        <w:gridCol w:w="1160"/>
        <w:gridCol w:w="1160"/>
        <w:gridCol w:w="1160"/>
        <w:gridCol w:w="1160"/>
      </w:tblGrid>
      <w:tr w:rsidR="00550058" w:rsidRPr="00A84A40" w:rsidTr="008F03AE">
        <w:trPr>
          <w:tblHeader/>
        </w:trPr>
        <w:tc>
          <w:tcPr>
            <w:tcW w:w="2117" w:type="dxa"/>
            <w:vMerge w:val="restart"/>
            <w:vAlign w:val="center"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</w:pPr>
          </w:p>
        </w:tc>
        <w:tc>
          <w:tcPr>
            <w:tcW w:w="3479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Пищевые продукты, включая </w:t>
            </w:r>
            <w:r w:rsidRPr="00A84A40">
              <w:rPr>
                <w:i w:val="0"/>
              </w:rPr>
              <w:br/>
              <w:t>напитки, и табачные изделия</w:t>
            </w:r>
          </w:p>
        </w:tc>
        <w:tc>
          <w:tcPr>
            <w:tcW w:w="3480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>Непродовольственные товары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  <w:tc>
          <w:tcPr>
            <w:tcW w:w="1160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550058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  <w:tc>
          <w:tcPr>
            <w:tcW w:w="1160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DF66A0">
            <w:pPr>
              <w:pStyle w:val="a5"/>
              <w:spacing w:before="10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E31BD2" w:rsidRDefault="00550058" w:rsidP="00DF66A0">
            <w:pPr>
              <w:pStyle w:val="a5"/>
              <w:tabs>
                <w:tab w:val="left" w:pos="596"/>
              </w:tabs>
              <w:spacing w:line="240" w:lineRule="auto"/>
              <w:ind w:right="284"/>
              <w:jc w:val="center"/>
              <w:rPr>
                <w:b/>
                <w:lang w:val="ru-RU"/>
              </w:rPr>
            </w:pPr>
            <w:r w:rsidRPr="00A84A40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 w:rsidRPr="00A84A40">
              <w:t>Январь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9975,7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85,3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 w:rsidRPr="00A84A40"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10854,0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9717,4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DF66A0">
            <w:pPr>
              <w:pStyle w:val="a5"/>
              <w:spacing w:before="100" w:line="240" w:lineRule="auto"/>
              <w:ind w:left="113"/>
              <w:jc w:val="both"/>
              <w:rPr>
                <w:lang w:val="ru-RU"/>
              </w:rPr>
            </w:pPr>
            <w:r w:rsidRPr="00A84A40">
              <w:t>Март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11680,5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10550,6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DF66A0">
            <w:pPr>
              <w:pStyle w:val="a5"/>
              <w:spacing w:before="100" w:line="240" w:lineRule="auto"/>
              <w:ind w:left="113"/>
              <w:jc w:val="both"/>
              <w:rPr>
                <w:vertAlign w:val="superscript"/>
                <w:lang w:val="ru-RU"/>
              </w:rPr>
            </w:pPr>
            <w:r w:rsidRPr="00A84A40">
              <w:rPr>
                <w:b/>
                <w:lang w:val="en-US"/>
              </w:rPr>
              <w:t xml:space="preserve">I </w:t>
            </w:r>
            <w:r w:rsidRPr="00A84A40">
              <w:rPr>
                <w:b/>
              </w:rPr>
              <w:t>кварта</w:t>
            </w:r>
            <w:r w:rsidR="00E31BD2">
              <w:rPr>
                <w:b/>
                <w:lang w:val="ru-RU"/>
              </w:rPr>
              <w:t>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33350,1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98,5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86,9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30243,6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DF66A0">
            <w:pPr>
              <w:pStyle w:val="a5"/>
              <w:spacing w:before="100" w:line="240" w:lineRule="auto"/>
              <w:ind w:left="113"/>
              <w:jc w:val="both"/>
              <w:rPr>
                <w:lang w:val="ru-RU"/>
              </w:rPr>
            </w:pPr>
            <w:r w:rsidRPr="00A84A40">
              <w:t>Апрель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11984,5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11014,4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125,5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104,5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 w:rsidRPr="00A84A40">
              <w:t>Май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12289,7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</w:t>
            </w:r>
            <w:r w:rsidR="00F544BE">
              <w:rPr>
                <w:rFonts w:cs="Arial"/>
                <w:lang w:val="ru-RU"/>
              </w:rPr>
              <w:t>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11108,8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117,6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 w:rsidRPr="00A84A40">
              <w:t>Июнь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12466,2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11312,2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DF66A0">
            <w:pPr>
              <w:pStyle w:val="a5"/>
              <w:spacing w:before="10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  <w:lang w:val="en-US"/>
              </w:rPr>
              <w:t xml:space="preserve">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36740,3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33435,4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DF66A0">
            <w:pPr>
              <w:pStyle w:val="a5"/>
              <w:spacing w:before="100" w:line="240" w:lineRule="auto"/>
              <w:ind w:left="113"/>
              <w:jc w:val="both"/>
              <w:rPr>
                <w:b/>
                <w:lang w:val="en-US"/>
              </w:rPr>
            </w:pPr>
            <w:r w:rsidRPr="00A84A40">
              <w:rPr>
                <w:b/>
              </w:rPr>
              <w:t>I полугодие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70090,4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63679,1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 w:rsidRPr="00A84A40">
              <w:t>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13057,1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12330,4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13441,7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13241,9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114,6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13161,0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13040,2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97,0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39659,9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106,8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38612,5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112,3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 w:rsidRPr="00A84A40">
              <w:rPr>
                <w:b/>
              </w:rPr>
              <w:t>Январь</w:t>
            </w:r>
            <w:r w:rsidR="00344937">
              <w:rPr>
                <w:b/>
                <w:lang w:val="ru-RU"/>
              </w:rPr>
              <w:t>-</w:t>
            </w:r>
            <w:r w:rsidRPr="00A84A40">
              <w:rPr>
                <w:b/>
              </w:rP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109750,3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102291,6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0C1044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 w:rsidRPr="000C1044">
              <w:t>Октябрь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13569,3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13114,5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100,1</w:t>
            </w:r>
          </w:p>
        </w:tc>
      </w:tr>
      <w:tr w:rsidR="00E806A7" w:rsidRPr="00A84A40" w:rsidTr="00A22D23">
        <w:tc>
          <w:tcPr>
            <w:tcW w:w="2117" w:type="dxa"/>
            <w:shd w:val="clear" w:color="auto" w:fill="auto"/>
            <w:vAlign w:val="bottom"/>
          </w:tcPr>
          <w:p w:rsidR="00E806A7" w:rsidRPr="00E806A7" w:rsidRDefault="00E806A7" w:rsidP="00DF66A0">
            <w:pPr>
              <w:pStyle w:val="a5"/>
              <w:spacing w:before="10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Январь-октябрь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123319,6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104,1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Default="00E806A7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115406,1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Default="00E806A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13230,5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12950,5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15522,4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13940,1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DF66A0">
            <w:pPr>
              <w:pStyle w:val="a5"/>
              <w:spacing w:before="10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IV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42322,3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102,8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40005,1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101,7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DF66A0">
            <w:pPr>
              <w:pStyle w:val="a5"/>
              <w:spacing w:before="10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</w:rPr>
              <w:t>Год в целом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152072,6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AC41E3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142296,7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107,3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DF66A0">
            <w:pPr>
              <w:pStyle w:val="a5"/>
              <w:spacing w:before="10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CF2CC2" w:rsidRDefault="00550058" w:rsidP="00DF66A0">
            <w:pPr>
              <w:pStyle w:val="a5"/>
              <w:tabs>
                <w:tab w:val="left" w:pos="596"/>
              </w:tabs>
              <w:spacing w:line="240" w:lineRule="auto"/>
              <w:ind w:right="284"/>
              <w:jc w:val="center"/>
              <w:rPr>
                <w:b/>
                <w:vertAlign w:val="superscript"/>
              </w:rPr>
            </w:pPr>
            <w:r w:rsidRPr="00A84A40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A84A40">
              <w:rPr>
                <w:b/>
              </w:rPr>
              <w:t xml:space="preserve"> г</w:t>
            </w:r>
            <w:r w:rsidR="007A0715">
              <w:rPr>
                <w:b/>
                <w:lang w:val="en-US"/>
              </w:rPr>
              <w:t>.</w:t>
            </w:r>
            <w:r w:rsidR="00CF2CC2">
              <w:rPr>
                <w:b/>
                <w:vertAlign w:val="superscript"/>
                <w:lang w:val="en-US"/>
              </w:rPr>
              <w:t>2)</w:t>
            </w:r>
          </w:p>
        </w:tc>
      </w:tr>
      <w:tr w:rsidR="00550058" w:rsidRPr="00ED689B" w:rsidTr="00A22D23">
        <w:tc>
          <w:tcPr>
            <w:tcW w:w="2117" w:type="dxa"/>
            <w:shd w:val="clear" w:color="auto" w:fill="auto"/>
            <w:vAlign w:val="bottom"/>
          </w:tcPr>
          <w:p w:rsidR="00550058" w:rsidRPr="00550058" w:rsidRDefault="00550058" w:rsidP="00DF66A0">
            <w:pPr>
              <w:pStyle w:val="a5"/>
              <w:spacing w:before="100" w:line="240" w:lineRule="auto"/>
              <w:ind w:left="113"/>
              <w:jc w:val="both"/>
              <w:rPr>
                <w:rFonts w:cs="Arial"/>
                <w:vertAlign w:val="superscript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Я</w:t>
            </w:r>
            <w:r w:rsidRPr="00827DA9">
              <w:rPr>
                <w:rFonts w:cs="Arial"/>
                <w:lang w:val="ru-RU" w:eastAsia="ru-RU"/>
              </w:rPr>
              <w:t>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12783,6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81,2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11821,0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84,3</w:t>
            </w:r>
          </w:p>
        </w:tc>
      </w:tr>
      <w:tr w:rsidR="00BE65D4" w:rsidRPr="00ED689B" w:rsidTr="00A22D23">
        <w:tc>
          <w:tcPr>
            <w:tcW w:w="2117" w:type="dxa"/>
            <w:shd w:val="clear" w:color="auto" w:fill="auto"/>
            <w:vAlign w:val="bottom"/>
          </w:tcPr>
          <w:p w:rsidR="00BE65D4" w:rsidRDefault="00BE65D4" w:rsidP="00DF66A0">
            <w:pPr>
              <w:pStyle w:val="a5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BE65D4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12970,1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12049,1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116,4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101,7</w:t>
            </w:r>
          </w:p>
        </w:tc>
      </w:tr>
      <w:tr w:rsidR="003978B0" w:rsidRPr="00ED689B" w:rsidTr="00A22D23">
        <w:tc>
          <w:tcPr>
            <w:tcW w:w="2117" w:type="dxa"/>
            <w:shd w:val="clear" w:color="auto" w:fill="auto"/>
            <w:vAlign w:val="bottom"/>
          </w:tcPr>
          <w:p w:rsidR="003978B0" w:rsidRPr="00F906AC" w:rsidRDefault="00F5342C" w:rsidP="00DF66A0">
            <w:pPr>
              <w:pStyle w:val="a5"/>
              <w:spacing w:before="100" w:line="240" w:lineRule="auto"/>
              <w:ind w:left="113"/>
              <w:jc w:val="both"/>
              <w:rPr>
                <w:rFonts w:cs="Arial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13946,3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12942,9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114,8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107,0</w:t>
            </w:r>
          </w:p>
        </w:tc>
      </w:tr>
      <w:tr w:rsidR="003978B0" w:rsidRPr="00ED689B" w:rsidTr="00A22D23">
        <w:tc>
          <w:tcPr>
            <w:tcW w:w="2117" w:type="dxa"/>
            <w:shd w:val="clear" w:color="auto" w:fill="auto"/>
            <w:vAlign w:val="bottom"/>
          </w:tcPr>
          <w:p w:rsidR="003978B0" w:rsidRPr="00F906AC" w:rsidRDefault="00E31BD2" w:rsidP="00DF66A0">
            <w:pPr>
              <w:pStyle w:val="a5"/>
              <w:spacing w:before="100" w:line="240" w:lineRule="auto"/>
              <w:ind w:left="113"/>
              <w:jc w:val="both"/>
              <w:rPr>
                <w:rFonts w:cs="Arial"/>
                <w:b/>
                <w:lang w:val="en-US" w:eastAsia="ru-RU"/>
              </w:rPr>
            </w:pPr>
            <w:r w:rsidRPr="00E31BD2">
              <w:rPr>
                <w:rFonts w:cs="Arial"/>
                <w:b/>
                <w:lang w:val="en-US" w:eastAsia="ru-RU"/>
              </w:rPr>
              <w:t>I</w:t>
            </w:r>
            <w:r w:rsidRPr="00E31BD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Pr="00E31BD2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39700,0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36813,</w:t>
            </w:r>
            <w:r w:rsidR="00C61C74">
              <w:rPr>
                <w:rFonts w:cs="Arial"/>
                <w:b/>
                <w:lang w:val="ru-RU" w:eastAsia="ru-RU"/>
              </w:rPr>
              <w:t>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114,3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90,9</w:t>
            </w:r>
          </w:p>
        </w:tc>
      </w:tr>
      <w:tr w:rsidR="00902482" w:rsidRPr="00ED689B" w:rsidTr="00A22D23">
        <w:tc>
          <w:tcPr>
            <w:tcW w:w="2117" w:type="dxa"/>
            <w:shd w:val="clear" w:color="auto" w:fill="auto"/>
            <w:vAlign w:val="bottom"/>
          </w:tcPr>
          <w:p w:rsidR="00902482" w:rsidRPr="00F906AC" w:rsidRDefault="00902482" w:rsidP="00DF66A0">
            <w:pPr>
              <w:pStyle w:val="a5"/>
              <w:spacing w:before="100" w:line="240" w:lineRule="auto"/>
              <w:ind w:left="113"/>
              <w:jc w:val="both"/>
              <w:rPr>
                <w:rFonts w:cs="Arial"/>
                <w:lang w:val="en-US" w:eastAsia="ru-RU"/>
              </w:rPr>
            </w:pPr>
            <w:r w:rsidRPr="00902482"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14231,6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13269,7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102,3</w:t>
            </w:r>
          </w:p>
        </w:tc>
      </w:tr>
      <w:tr w:rsidR="00902482" w:rsidRPr="00ED689B" w:rsidTr="00A22D23">
        <w:tc>
          <w:tcPr>
            <w:tcW w:w="2117" w:type="dxa"/>
            <w:shd w:val="clear" w:color="auto" w:fill="auto"/>
            <w:vAlign w:val="bottom"/>
          </w:tcPr>
          <w:p w:rsidR="00902482" w:rsidRPr="00902482" w:rsidRDefault="00250823" w:rsidP="00DF66A0">
            <w:pPr>
              <w:pStyle w:val="a5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14808,9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250823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13715,6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115,0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102,8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DF66A0">
            <w:pPr>
              <w:pStyle w:val="a5"/>
              <w:spacing w:before="100" w:line="240" w:lineRule="auto"/>
              <w:ind w:left="113"/>
              <w:jc w:val="both"/>
              <w:rPr>
                <w:lang w:val="ru-RU"/>
              </w:rPr>
            </w:pPr>
            <w:r w:rsidRPr="00A84A40">
              <w:t>Июнь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14854,0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250823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13725,1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113,7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99,8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DF66A0">
            <w:pPr>
              <w:pStyle w:val="a5"/>
              <w:spacing w:before="100" w:line="240" w:lineRule="auto"/>
              <w:ind w:left="113"/>
              <w:jc w:val="both"/>
              <w:rPr>
                <w:b/>
                <w:lang w:val="ru-RU"/>
              </w:rPr>
            </w:pPr>
            <w:r w:rsidRPr="00A84A40">
              <w:rPr>
                <w:b/>
                <w:lang w:val="en-US"/>
              </w:rPr>
              <w:t xml:space="preserve">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D64844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43894,5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40710,3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113,7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109,5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DF66A0">
            <w:pPr>
              <w:pStyle w:val="a5"/>
              <w:spacing w:before="100" w:line="240" w:lineRule="auto"/>
              <w:ind w:left="113"/>
              <w:jc w:val="both"/>
              <w:rPr>
                <w:b/>
                <w:lang w:val="ru-RU"/>
              </w:rPr>
            </w:pPr>
            <w:r w:rsidRPr="00A84A40">
              <w:rPr>
                <w:b/>
              </w:rPr>
              <w:t>I полугодие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D64844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83594,5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64844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77523,3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113,9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6484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0275A9" w:rsidRPr="00ED689B" w:rsidTr="00A22D23">
        <w:tc>
          <w:tcPr>
            <w:tcW w:w="2117" w:type="dxa"/>
            <w:shd w:val="clear" w:color="auto" w:fill="auto"/>
            <w:vAlign w:val="bottom"/>
          </w:tcPr>
          <w:p w:rsidR="000275A9" w:rsidRPr="00A84A40" w:rsidRDefault="000275A9" w:rsidP="00DF66A0">
            <w:pPr>
              <w:pStyle w:val="a5"/>
              <w:spacing w:before="100" w:line="240" w:lineRule="auto"/>
              <w:ind w:left="113"/>
              <w:jc w:val="both"/>
            </w:pPr>
            <w:r w:rsidRPr="00A84A40">
              <w:t>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275A9" w:rsidRPr="006072E5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15486,6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14667,2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105,9</w:t>
            </w:r>
          </w:p>
        </w:tc>
      </w:tr>
      <w:tr w:rsidR="000275A9" w:rsidRPr="00ED689B" w:rsidTr="00A22D23">
        <w:tc>
          <w:tcPr>
            <w:tcW w:w="2117" w:type="dxa"/>
            <w:shd w:val="clear" w:color="auto" w:fill="auto"/>
            <w:vAlign w:val="bottom"/>
          </w:tcPr>
          <w:p w:rsidR="000275A9" w:rsidRPr="006072E5" w:rsidRDefault="001225D9" w:rsidP="00DF66A0">
            <w:pPr>
              <w:pStyle w:val="a5"/>
              <w:spacing w:before="10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275A9" w:rsidRPr="006072E5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15436,3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14741,7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100,1</w:t>
            </w:r>
          </w:p>
        </w:tc>
      </w:tr>
      <w:tr w:rsidR="00740116" w:rsidRPr="00ED689B" w:rsidTr="00A22D23">
        <w:tc>
          <w:tcPr>
            <w:tcW w:w="2117" w:type="dxa"/>
            <w:shd w:val="clear" w:color="auto" w:fill="auto"/>
            <w:vAlign w:val="bottom"/>
          </w:tcPr>
          <w:p w:rsidR="00740116" w:rsidRDefault="00740116" w:rsidP="00DF66A0">
            <w:pPr>
              <w:pStyle w:val="a5"/>
              <w:spacing w:before="10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740116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14903,3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6072E5" w:rsidRDefault="0072636F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14670,9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6072E5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98,9</w:t>
            </w:r>
          </w:p>
        </w:tc>
      </w:tr>
      <w:tr w:rsidR="00740116" w:rsidRPr="00ED689B" w:rsidTr="00A22D23">
        <w:tc>
          <w:tcPr>
            <w:tcW w:w="2117" w:type="dxa"/>
            <w:shd w:val="clear" w:color="auto" w:fill="auto"/>
            <w:vAlign w:val="bottom"/>
          </w:tcPr>
          <w:p w:rsidR="00740116" w:rsidRDefault="00740116" w:rsidP="00DF66A0">
            <w:pPr>
              <w:pStyle w:val="a5"/>
              <w:spacing w:before="10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740116" w:rsidRPr="0072636F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45826,2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105,6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72636F">
              <w:rPr>
                <w:rFonts w:cs="Arial"/>
                <w:b/>
                <w:sz w:val="20"/>
              </w:rPr>
              <w:t>103,3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44079,9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107,7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106,4</w:t>
            </w:r>
          </w:p>
        </w:tc>
      </w:tr>
      <w:tr w:rsidR="00740116" w:rsidRPr="00ED689B" w:rsidTr="00A22D23">
        <w:tc>
          <w:tcPr>
            <w:tcW w:w="2117" w:type="dxa"/>
            <w:shd w:val="clear" w:color="auto" w:fill="auto"/>
            <w:vAlign w:val="bottom"/>
          </w:tcPr>
          <w:p w:rsidR="00740116" w:rsidRDefault="00740116" w:rsidP="00DF66A0">
            <w:pPr>
              <w:pStyle w:val="a5"/>
              <w:spacing w:before="100" w:line="240" w:lineRule="auto"/>
              <w:ind w:left="113"/>
              <w:jc w:val="both"/>
            </w:pPr>
            <w:r w:rsidRPr="00A84A40">
              <w:rPr>
                <w:b/>
              </w:rPr>
              <w:t>Январь</w:t>
            </w:r>
            <w:r>
              <w:rPr>
                <w:b/>
                <w:lang w:val="ru-RU"/>
              </w:rPr>
              <w:t>-</w:t>
            </w:r>
            <w:r w:rsidRPr="00A84A40">
              <w:rPr>
                <w:b/>
              </w:rP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740116" w:rsidRPr="0072636F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129420,7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108,3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40116" w:rsidP="00DF66A0">
            <w:pPr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121603,2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2636F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 w:rsidRPr="0072636F">
              <w:rPr>
                <w:rFonts w:cs="Arial"/>
                <w:b/>
                <w:lang w:val="ru-RU" w:eastAsia="ru-RU"/>
              </w:rPr>
              <w:t>111,6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740116" w:rsidRPr="0072636F" w:rsidRDefault="00740116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E806A7" w:rsidRPr="00E806A7" w:rsidTr="00A22D23">
        <w:tc>
          <w:tcPr>
            <w:tcW w:w="2117" w:type="dxa"/>
            <w:shd w:val="clear" w:color="auto" w:fill="auto"/>
            <w:vAlign w:val="bottom"/>
          </w:tcPr>
          <w:p w:rsidR="00E806A7" w:rsidRPr="000866B1" w:rsidRDefault="000866B1" w:rsidP="00DF66A0">
            <w:pPr>
              <w:pStyle w:val="a5"/>
              <w:spacing w:before="10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Октябрь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06A7" w:rsidRP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15146,6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P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Pr="00E806A7" w:rsidRDefault="00140EA4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P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14519,7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P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P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98,0</w:t>
            </w:r>
          </w:p>
        </w:tc>
      </w:tr>
      <w:tr w:rsidR="00E806A7" w:rsidRPr="00E806A7" w:rsidTr="00A22D23">
        <w:tc>
          <w:tcPr>
            <w:tcW w:w="2117" w:type="dxa"/>
            <w:shd w:val="clear" w:color="auto" w:fill="auto"/>
            <w:vAlign w:val="bottom"/>
          </w:tcPr>
          <w:p w:rsidR="00E806A7" w:rsidRPr="000866B1" w:rsidRDefault="000866B1" w:rsidP="00DF66A0">
            <w:pPr>
              <w:pStyle w:val="a5"/>
              <w:spacing w:before="10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Январь-октябрь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06A7" w:rsidRP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144567,3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P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107,6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Pr="00E806A7" w:rsidRDefault="00E806A7" w:rsidP="00DF66A0">
            <w:pPr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E806A7" w:rsidRP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136122,9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Pr="00E806A7" w:rsidRDefault="00140EA4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E806A7" w:rsidRPr="00E806A7" w:rsidRDefault="00E806A7" w:rsidP="00DF66A0">
            <w:pPr>
              <w:pStyle w:val="a5"/>
              <w:tabs>
                <w:tab w:val="left" w:pos="596"/>
              </w:tabs>
              <w:spacing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</w:p>
        </w:tc>
      </w:tr>
      <w:tr w:rsidR="00740116" w:rsidRPr="00A84A40" w:rsidTr="00DF66A0">
        <w:tc>
          <w:tcPr>
            <w:tcW w:w="9076" w:type="dxa"/>
            <w:gridSpan w:val="7"/>
            <w:vAlign w:val="bottom"/>
          </w:tcPr>
          <w:p w:rsidR="00740116" w:rsidRDefault="00740116" w:rsidP="00C078A9">
            <w:pPr>
              <w:spacing w:before="20" w:line="200" w:lineRule="exact"/>
              <w:ind w:left="57" w:right="57" w:firstLine="0"/>
              <w:jc w:val="left"/>
              <w:rPr>
                <w:rFonts w:cs="Arial"/>
                <w:sz w:val="18"/>
                <w:szCs w:val="18"/>
              </w:rPr>
            </w:pPr>
            <w:r w:rsidRPr="008F414D"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F414D">
              <w:rPr>
                <w:rFonts w:cs="Arial"/>
                <w:sz w:val="18"/>
                <w:szCs w:val="18"/>
              </w:rPr>
              <w:t xml:space="preserve">В сопоставимых ценах. </w:t>
            </w:r>
          </w:p>
          <w:p w:rsidR="00740116" w:rsidRPr="008F414D" w:rsidRDefault="00740116" w:rsidP="007E7B4C">
            <w:pPr>
              <w:spacing w:before="20" w:line="200" w:lineRule="exact"/>
              <w:ind w:left="57" w:right="57" w:firstLine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vertAlign w:val="superscript"/>
              </w:rPr>
              <w:t>2</w:t>
            </w:r>
            <w:r w:rsidRPr="00DE0FA3">
              <w:rPr>
                <w:sz w:val="18"/>
                <w:vertAlign w:val="superscript"/>
              </w:rPr>
              <w:t>)</w:t>
            </w:r>
            <w:r w:rsidRPr="00DE0FA3">
              <w:rPr>
                <w:sz w:val="18"/>
              </w:rPr>
              <w:t xml:space="preserve"> Оперативные данные</w:t>
            </w:r>
            <w:r>
              <w:rPr>
                <w:sz w:val="18"/>
              </w:rPr>
              <w:t>.</w:t>
            </w:r>
          </w:p>
        </w:tc>
      </w:tr>
    </w:tbl>
    <w:p w:rsidR="00695539" w:rsidRDefault="00695539" w:rsidP="00827DA9">
      <w:pPr>
        <w:pStyle w:val="4"/>
        <w:keepNext w:val="0"/>
        <w:widowControl w:val="0"/>
        <w:spacing w:before="0" w:after="0"/>
        <w:jc w:val="center"/>
        <w:rPr>
          <w:b/>
          <w:i w:val="0"/>
          <w:sz w:val="18"/>
          <w:lang w:val="ru-RU"/>
        </w:rPr>
      </w:pPr>
    </w:p>
    <w:p w:rsidR="00827DA9" w:rsidRPr="0082473D" w:rsidRDefault="00827DA9" w:rsidP="008D3349">
      <w:pPr>
        <w:pStyle w:val="4"/>
        <w:keepNext w:val="0"/>
        <w:widowControl w:val="0"/>
        <w:spacing w:after="0"/>
        <w:jc w:val="center"/>
        <w:rPr>
          <w:b/>
          <w:i w:val="0"/>
          <w:sz w:val="18"/>
        </w:rPr>
      </w:pPr>
      <w:r w:rsidRPr="0082473D">
        <w:rPr>
          <w:b/>
          <w:i w:val="0"/>
          <w:sz w:val="18"/>
        </w:rPr>
        <w:t>ТОВАРНЫЕ ЗАПАСЫ В ОРГАНИЗАЦИЯХ РОЗНИЧНОЙ ТОРГОВЛИ</w:t>
      </w:r>
    </w:p>
    <w:p w:rsidR="00827DA9" w:rsidRDefault="00827DA9" w:rsidP="00DF66A0">
      <w:pPr>
        <w:pStyle w:val="4"/>
        <w:keepNext w:val="0"/>
        <w:widowControl w:val="0"/>
        <w:spacing w:before="60" w:after="0"/>
        <w:jc w:val="right"/>
        <w:rPr>
          <w:i w:val="0"/>
          <w:sz w:val="20"/>
          <w:lang w:val="en-US"/>
        </w:rPr>
      </w:pPr>
      <w:r w:rsidRPr="0082473D">
        <w:rPr>
          <w:i w:val="0"/>
          <w:sz w:val="20"/>
        </w:rPr>
        <w:t>на конец месяца</w:t>
      </w:r>
    </w:p>
    <w:tbl>
      <w:tblPr>
        <w:tblW w:w="907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1920"/>
        <w:gridCol w:w="1922"/>
        <w:gridCol w:w="1923"/>
        <w:gridCol w:w="1926"/>
      </w:tblGrid>
      <w:tr w:rsidR="00550058" w:rsidRPr="0082473D" w:rsidTr="00773FC1">
        <w:trPr>
          <w:cantSplit/>
          <w:trHeight w:val="283"/>
          <w:tblHeader/>
        </w:trPr>
        <w:tc>
          <w:tcPr>
            <w:tcW w:w="1385" w:type="dxa"/>
            <w:vMerge w:val="restart"/>
            <w:vAlign w:val="center"/>
          </w:tcPr>
          <w:p w:rsidR="00550058" w:rsidRPr="0082473D" w:rsidRDefault="00550058" w:rsidP="00DF66A0">
            <w:pPr>
              <w:pStyle w:val="a5"/>
              <w:widowControl w:val="0"/>
              <w:spacing w:line="240" w:lineRule="auto"/>
              <w:jc w:val="center"/>
            </w:pPr>
          </w:p>
        </w:tc>
        <w:tc>
          <w:tcPr>
            <w:tcW w:w="1920" w:type="dxa"/>
            <w:vMerge w:val="restart"/>
            <w:vAlign w:val="center"/>
          </w:tcPr>
          <w:p w:rsidR="00550058" w:rsidRPr="0082473D" w:rsidRDefault="00550058" w:rsidP="00DF66A0">
            <w:pPr>
              <w:pStyle w:val="a5"/>
              <w:widowControl w:val="0"/>
              <w:spacing w:line="240" w:lineRule="auto"/>
              <w:jc w:val="center"/>
            </w:pPr>
            <w:r w:rsidRPr="0082473D">
              <w:t xml:space="preserve">Млн </w:t>
            </w:r>
            <w:r w:rsidRPr="0082473D">
              <w:br/>
              <w:t>рублей</w:t>
            </w:r>
          </w:p>
        </w:tc>
        <w:tc>
          <w:tcPr>
            <w:tcW w:w="3845" w:type="dxa"/>
            <w:gridSpan w:val="2"/>
            <w:shd w:val="clear" w:color="auto" w:fill="auto"/>
            <w:vAlign w:val="center"/>
          </w:tcPr>
          <w:p w:rsidR="00550058" w:rsidRPr="00773FC1" w:rsidRDefault="00550058" w:rsidP="00DF66A0">
            <w:pPr>
              <w:pStyle w:val="a5"/>
              <w:widowControl w:val="0"/>
              <w:spacing w:line="240" w:lineRule="auto"/>
              <w:jc w:val="center"/>
              <w:rPr>
                <w:lang w:val="ru-RU"/>
              </w:rPr>
            </w:pPr>
            <w:r w:rsidRPr="0082473D">
              <w:t>В % к</w:t>
            </w:r>
            <w:r w:rsidR="00773FC1">
              <w:rPr>
                <w:lang w:val="ru-RU"/>
              </w:rPr>
              <w:t xml:space="preserve"> </w:t>
            </w:r>
            <w:r w:rsidR="00773FC1" w:rsidRPr="00773FC1">
              <w:rPr>
                <w:vertAlign w:val="superscript"/>
                <w:lang w:val="ru-RU"/>
              </w:rPr>
              <w:t>1)</w:t>
            </w:r>
          </w:p>
        </w:tc>
        <w:tc>
          <w:tcPr>
            <w:tcW w:w="1922" w:type="dxa"/>
            <w:vMerge w:val="restart"/>
            <w:vAlign w:val="center"/>
          </w:tcPr>
          <w:p w:rsidR="00550058" w:rsidRPr="0082473D" w:rsidRDefault="00550058" w:rsidP="00DF66A0">
            <w:pPr>
              <w:pStyle w:val="a5"/>
              <w:widowControl w:val="0"/>
              <w:tabs>
                <w:tab w:val="left" w:pos="1267"/>
              </w:tabs>
              <w:spacing w:line="240" w:lineRule="auto"/>
              <w:jc w:val="center"/>
            </w:pPr>
            <w:r w:rsidRPr="0082473D">
              <w:t>Обеспеченность запасами, в днях торговли</w:t>
            </w:r>
          </w:p>
        </w:tc>
      </w:tr>
      <w:tr w:rsidR="00550058" w:rsidRPr="0082473D" w:rsidTr="00773FC1">
        <w:trPr>
          <w:cantSplit/>
          <w:trHeight w:val="283"/>
          <w:tblHeader/>
        </w:trPr>
        <w:tc>
          <w:tcPr>
            <w:tcW w:w="1385" w:type="dxa"/>
            <w:vMerge/>
            <w:vAlign w:val="center"/>
          </w:tcPr>
          <w:p w:rsidR="00550058" w:rsidRPr="0082473D" w:rsidRDefault="00550058" w:rsidP="00DF66A0">
            <w:pPr>
              <w:pStyle w:val="a5"/>
              <w:widowControl w:val="0"/>
              <w:spacing w:line="240" w:lineRule="auto"/>
              <w:jc w:val="center"/>
            </w:pPr>
          </w:p>
        </w:tc>
        <w:tc>
          <w:tcPr>
            <w:tcW w:w="1920" w:type="dxa"/>
            <w:vMerge/>
            <w:vAlign w:val="center"/>
          </w:tcPr>
          <w:p w:rsidR="00550058" w:rsidRPr="0082473D" w:rsidRDefault="00550058" w:rsidP="00DF66A0">
            <w:pPr>
              <w:pStyle w:val="a5"/>
              <w:widowControl w:val="0"/>
              <w:spacing w:line="240" w:lineRule="auto"/>
              <w:jc w:val="center"/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550058" w:rsidRPr="0082473D" w:rsidRDefault="00550058" w:rsidP="00DF66A0">
            <w:pPr>
              <w:pStyle w:val="a5"/>
              <w:widowControl w:val="0"/>
              <w:spacing w:line="240" w:lineRule="auto"/>
              <w:jc w:val="center"/>
            </w:pPr>
            <w:r w:rsidRPr="0082473D">
              <w:t>предыдущему</w:t>
            </w:r>
            <w:r w:rsidRPr="0082473D">
              <w:rPr>
                <w:lang w:val="en-US"/>
              </w:rPr>
              <w:t xml:space="preserve"> </w:t>
            </w:r>
            <w:r w:rsidRPr="0082473D">
              <w:br/>
              <w:t>месяцу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50058" w:rsidRPr="0082473D" w:rsidRDefault="00550058" w:rsidP="00DF66A0">
            <w:pPr>
              <w:pStyle w:val="a5"/>
              <w:widowControl w:val="0"/>
              <w:spacing w:line="240" w:lineRule="auto"/>
              <w:jc w:val="center"/>
            </w:pPr>
            <w:r w:rsidRPr="0082473D">
              <w:t>соответствую-</w:t>
            </w:r>
            <w:r w:rsidRPr="0082473D">
              <w:br/>
            </w:r>
            <w:proofErr w:type="spellStart"/>
            <w:r w:rsidRPr="0082473D">
              <w:t>щему</w:t>
            </w:r>
            <w:proofErr w:type="spellEnd"/>
            <w:r w:rsidRPr="0082473D">
              <w:t xml:space="preserve"> месяцу </w:t>
            </w:r>
            <w:r w:rsidRPr="0082473D">
              <w:br/>
              <w:t>предыдущего года</w:t>
            </w:r>
          </w:p>
        </w:tc>
        <w:tc>
          <w:tcPr>
            <w:tcW w:w="1922" w:type="dxa"/>
            <w:vMerge/>
            <w:vAlign w:val="center"/>
          </w:tcPr>
          <w:p w:rsidR="00550058" w:rsidRPr="0082473D" w:rsidRDefault="00550058" w:rsidP="00DF66A0">
            <w:pPr>
              <w:pStyle w:val="a5"/>
              <w:widowControl w:val="0"/>
              <w:tabs>
                <w:tab w:val="left" w:pos="1267"/>
              </w:tabs>
              <w:spacing w:line="240" w:lineRule="auto"/>
              <w:jc w:val="center"/>
            </w:pPr>
          </w:p>
        </w:tc>
      </w:tr>
      <w:tr w:rsidR="00550058" w:rsidRPr="0082473D" w:rsidTr="00773FC1">
        <w:trPr>
          <w:cantSplit/>
          <w:trHeight w:val="11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7A0715" w:rsidRDefault="00550058" w:rsidP="00DF66A0">
            <w:pPr>
              <w:pStyle w:val="a5"/>
              <w:widowControl w:val="0"/>
              <w:spacing w:line="240" w:lineRule="auto"/>
              <w:jc w:val="center"/>
              <w:rPr>
                <w:b/>
                <w:lang w:val="ru-RU"/>
              </w:rPr>
            </w:pPr>
            <w:r w:rsidRPr="00827DA9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16775,0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94,3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88,7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45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Февраль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17162,6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102,1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91,0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Март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17376,6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101,1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99,4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Апрель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16716,8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96,2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94,8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Pr="0082473D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 w:rsidRPr="0082473D">
              <w:t>Май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16200,2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97,2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93,9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Pr="0082473D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16669,1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102,4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92,9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Июль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16682,4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92,3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36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16737,2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100,0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92,8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34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16637,3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98,0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90,8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35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Октябрь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17486,3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104,2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93,8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18670,5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105,8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97,6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</w:pPr>
            <w:r>
              <w:t>17958,1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95,3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</w:pPr>
            <w:r>
              <w:t>95,3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</w:pPr>
            <w:r>
              <w:t>32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827DA9" w:rsidRDefault="00550058" w:rsidP="00DF66A0">
            <w:pPr>
              <w:pStyle w:val="a5"/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827DA9">
              <w:rPr>
                <w:b/>
              </w:rPr>
              <w:t xml:space="preserve"> г</w:t>
            </w:r>
            <w:r w:rsidR="007A0715">
              <w:rPr>
                <w:b/>
                <w:lang w:val="ru-RU"/>
              </w:rPr>
              <w:t>.</w:t>
            </w:r>
          </w:p>
        </w:tc>
      </w:tr>
      <w:tr w:rsidR="00550058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18061,2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100,6</w:t>
            </w:r>
          </w:p>
        </w:tc>
        <w:tc>
          <w:tcPr>
            <w:tcW w:w="1922" w:type="dxa"/>
            <w:vAlign w:val="bottom"/>
          </w:tcPr>
          <w:p w:rsidR="00550058" w:rsidRDefault="00550058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40</w:t>
            </w:r>
          </w:p>
        </w:tc>
      </w:tr>
      <w:tr w:rsidR="00BE65D4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BE65D4" w:rsidRDefault="00BE65D4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920" w:type="dxa"/>
            <w:vAlign w:val="bottom"/>
          </w:tcPr>
          <w:p w:rsidR="00BE65D4" w:rsidRDefault="00A9488C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18322,2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BE65D4" w:rsidRDefault="00A9488C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BE65D4" w:rsidRDefault="00A9488C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99,4</w:t>
            </w:r>
          </w:p>
        </w:tc>
        <w:tc>
          <w:tcPr>
            <w:tcW w:w="1922" w:type="dxa"/>
            <w:vAlign w:val="bottom"/>
          </w:tcPr>
          <w:p w:rsidR="00BE65D4" w:rsidRDefault="00A9488C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38</w:t>
            </w:r>
          </w:p>
        </w:tc>
      </w:tr>
      <w:tr w:rsidR="007B077B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7B077B" w:rsidRDefault="00865BDA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920" w:type="dxa"/>
            <w:vAlign w:val="bottom"/>
          </w:tcPr>
          <w:p w:rsidR="007B077B" w:rsidRDefault="00865BDA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18279,0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7B077B" w:rsidRDefault="00865BDA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99,7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7B077B" w:rsidRDefault="00865BDA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97,9</w:t>
            </w:r>
          </w:p>
        </w:tc>
        <w:tc>
          <w:tcPr>
            <w:tcW w:w="1922" w:type="dxa"/>
            <w:vAlign w:val="bottom"/>
          </w:tcPr>
          <w:p w:rsidR="007B077B" w:rsidRDefault="00865BDA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902482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902482" w:rsidRDefault="00902482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920" w:type="dxa"/>
            <w:vAlign w:val="bottom"/>
          </w:tcPr>
          <w:p w:rsidR="00902482" w:rsidRDefault="00902482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18333,6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902482" w:rsidRDefault="00902482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99,9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902482" w:rsidRDefault="00902482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922" w:type="dxa"/>
            <w:vAlign w:val="bottom"/>
          </w:tcPr>
          <w:p w:rsidR="00902482" w:rsidRDefault="00902482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250823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250823" w:rsidRDefault="00250823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920" w:type="dxa"/>
            <w:vAlign w:val="bottom"/>
          </w:tcPr>
          <w:p w:rsidR="00250823" w:rsidRDefault="00250823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18204,0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250823" w:rsidRDefault="00250823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250823" w:rsidRDefault="00250823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922" w:type="dxa"/>
            <w:vAlign w:val="bottom"/>
          </w:tcPr>
          <w:p w:rsidR="00250823" w:rsidRDefault="00250823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35</w:t>
            </w:r>
          </w:p>
        </w:tc>
      </w:tr>
      <w:tr w:rsidR="00202894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202894" w:rsidRDefault="00202894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202894" w:rsidRDefault="00C6513B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17920,6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202894" w:rsidRDefault="00C6513B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98,1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202894" w:rsidRDefault="00C6513B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99,2</w:t>
            </w:r>
          </w:p>
        </w:tc>
        <w:tc>
          <w:tcPr>
            <w:tcW w:w="1922" w:type="dxa"/>
            <w:vAlign w:val="bottom"/>
          </w:tcPr>
          <w:p w:rsidR="00202894" w:rsidRDefault="00C6513B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34</w:t>
            </w:r>
          </w:p>
        </w:tc>
      </w:tr>
      <w:tr w:rsidR="00695539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695539" w:rsidRPr="00695539" w:rsidRDefault="00695539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Июль</w:t>
            </w:r>
          </w:p>
        </w:tc>
        <w:tc>
          <w:tcPr>
            <w:tcW w:w="1920" w:type="dxa"/>
            <w:vAlign w:val="bottom"/>
          </w:tcPr>
          <w:p w:rsidR="00695539" w:rsidRDefault="00E47D9D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18300,2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95539" w:rsidRDefault="00E47D9D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101,5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95539" w:rsidRDefault="00E47D9D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922" w:type="dxa"/>
            <w:vAlign w:val="bottom"/>
          </w:tcPr>
          <w:p w:rsidR="00695539" w:rsidRDefault="00E47D9D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33</w:t>
            </w:r>
          </w:p>
        </w:tc>
      </w:tr>
      <w:tr w:rsidR="001225D9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1225D9" w:rsidRDefault="001225D9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Август</w:t>
            </w:r>
          </w:p>
        </w:tc>
        <w:tc>
          <w:tcPr>
            <w:tcW w:w="1920" w:type="dxa"/>
            <w:vAlign w:val="bottom"/>
          </w:tcPr>
          <w:p w:rsidR="001225D9" w:rsidRDefault="00C503E7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18500,6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1225D9" w:rsidRDefault="00C503E7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1225D9" w:rsidRDefault="00C503E7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102,2</w:t>
            </w:r>
          </w:p>
        </w:tc>
        <w:tc>
          <w:tcPr>
            <w:tcW w:w="1922" w:type="dxa"/>
            <w:vAlign w:val="bottom"/>
          </w:tcPr>
          <w:p w:rsidR="001225D9" w:rsidRDefault="00C503E7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34</w:t>
            </w:r>
          </w:p>
        </w:tc>
      </w:tr>
      <w:tr w:rsidR="00F12241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F12241" w:rsidRDefault="00F12241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Сентябрь</w:t>
            </w:r>
          </w:p>
        </w:tc>
        <w:tc>
          <w:tcPr>
            <w:tcW w:w="1920" w:type="dxa"/>
            <w:vAlign w:val="bottom"/>
          </w:tcPr>
          <w:p w:rsidR="00F12241" w:rsidRDefault="00F12241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18974,4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F12241" w:rsidRDefault="00F12241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F12241" w:rsidRDefault="00F12241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106,7</w:t>
            </w:r>
          </w:p>
        </w:tc>
        <w:tc>
          <w:tcPr>
            <w:tcW w:w="1922" w:type="dxa"/>
            <w:vAlign w:val="bottom"/>
          </w:tcPr>
          <w:p w:rsidR="00F12241" w:rsidRDefault="00F12241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BD65D3" w:rsidRPr="0082473D" w:rsidTr="00773FC1">
        <w:trPr>
          <w:cantSplit/>
          <w:trHeight w:val="283"/>
        </w:trPr>
        <w:tc>
          <w:tcPr>
            <w:tcW w:w="1385" w:type="dxa"/>
            <w:vAlign w:val="bottom"/>
          </w:tcPr>
          <w:p w:rsidR="00BD65D3" w:rsidRDefault="00BD65D3" w:rsidP="00773FC1">
            <w:pPr>
              <w:pStyle w:val="a5"/>
              <w:widowControl w:val="0"/>
              <w:spacing w:before="10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Октябрь</w:t>
            </w:r>
          </w:p>
        </w:tc>
        <w:tc>
          <w:tcPr>
            <w:tcW w:w="1920" w:type="dxa"/>
            <w:vAlign w:val="bottom"/>
          </w:tcPr>
          <w:p w:rsidR="00BD65D3" w:rsidRDefault="00EE5CE4" w:rsidP="00773FC1">
            <w:pPr>
              <w:pStyle w:val="a5"/>
              <w:widowControl w:val="0"/>
              <w:spacing w:before="10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19718,0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BD65D3" w:rsidRDefault="00EE5CE4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102,7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BD65D3" w:rsidRDefault="00EE5CE4" w:rsidP="00773FC1">
            <w:pPr>
              <w:pStyle w:val="a5"/>
              <w:widowControl w:val="0"/>
              <w:tabs>
                <w:tab w:val="left" w:pos="1194"/>
              </w:tabs>
              <w:spacing w:before="10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105,2</w:t>
            </w:r>
          </w:p>
        </w:tc>
        <w:tc>
          <w:tcPr>
            <w:tcW w:w="1922" w:type="dxa"/>
            <w:vAlign w:val="bottom"/>
          </w:tcPr>
          <w:p w:rsidR="00BD65D3" w:rsidRDefault="00EE5CE4" w:rsidP="00773FC1">
            <w:pPr>
              <w:pStyle w:val="a5"/>
              <w:widowControl w:val="0"/>
              <w:spacing w:before="10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40</w:t>
            </w:r>
          </w:p>
        </w:tc>
      </w:tr>
      <w:tr w:rsidR="00773FC1" w:rsidRPr="00A84A40" w:rsidTr="00DF66A0">
        <w:tblPrEx>
          <w:tblLook w:val="04A0" w:firstRow="1" w:lastRow="0" w:firstColumn="1" w:lastColumn="0" w:noHBand="0" w:noVBand="1"/>
        </w:tblPrEx>
        <w:tc>
          <w:tcPr>
            <w:tcW w:w="9076" w:type="dxa"/>
            <w:gridSpan w:val="5"/>
            <w:vAlign w:val="bottom"/>
          </w:tcPr>
          <w:p w:rsidR="00773FC1" w:rsidRPr="008F414D" w:rsidRDefault="00773FC1" w:rsidP="00DF66A0">
            <w:pPr>
              <w:spacing w:line="200" w:lineRule="exact"/>
              <w:ind w:left="57" w:right="57" w:firstLine="0"/>
              <w:jc w:val="left"/>
              <w:rPr>
                <w:rFonts w:cs="Arial"/>
                <w:sz w:val="18"/>
                <w:szCs w:val="18"/>
              </w:rPr>
            </w:pPr>
            <w:r w:rsidRPr="008F414D"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F414D">
              <w:rPr>
                <w:rFonts w:cs="Arial"/>
                <w:sz w:val="18"/>
                <w:szCs w:val="18"/>
              </w:rPr>
              <w:t>В сопоставимых ценах.</w:t>
            </w:r>
          </w:p>
        </w:tc>
      </w:tr>
    </w:tbl>
    <w:p w:rsidR="00550058" w:rsidRDefault="00D10A5B" w:rsidP="007E5ACC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</w:rPr>
      </w:pPr>
      <w:r>
        <w:rPr>
          <w:caps w:val="0"/>
          <w:sz w:val="28"/>
          <w:szCs w:val="28"/>
          <w:lang w:val="ru-RU"/>
        </w:rPr>
        <w:lastRenderedPageBreak/>
        <w:t>Р</w:t>
      </w:r>
      <w:r w:rsidR="00550058">
        <w:rPr>
          <w:caps w:val="0"/>
          <w:sz w:val="28"/>
          <w:szCs w:val="28"/>
          <w:lang w:val="ru-RU"/>
        </w:rPr>
        <w:t>естораны, кафе и бары</w:t>
      </w:r>
    </w:p>
    <w:p w:rsidR="00934D79" w:rsidRDefault="00934D79" w:rsidP="007E5ACC">
      <w:pPr>
        <w:pStyle w:val="32"/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</w:t>
      </w:r>
      <w:r w:rsidR="00250823">
        <w:rPr>
          <w:rFonts w:ascii="Arial" w:hAnsi="Arial" w:cs="Arial"/>
          <w:sz w:val="22"/>
          <w:szCs w:val="22"/>
          <w:lang w:val="ru-RU"/>
        </w:rPr>
        <w:t xml:space="preserve"> </w:t>
      </w:r>
      <w:r w:rsidR="00014933">
        <w:rPr>
          <w:rFonts w:ascii="Arial" w:hAnsi="Arial" w:cs="Arial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BD65D3">
        <w:rPr>
          <w:rFonts w:ascii="Arial" w:hAnsi="Arial" w:cs="Arial"/>
          <w:sz w:val="22"/>
          <w:szCs w:val="22"/>
          <w:lang w:val="ru-RU"/>
        </w:rPr>
        <w:t>ок</w:t>
      </w:r>
      <w:r w:rsidR="00DA03E3">
        <w:rPr>
          <w:rFonts w:ascii="Arial" w:hAnsi="Arial" w:cs="Arial"/>
          <w:sz w:val="22"/>
          <w:szCs w:val="22"/>
          <w:lang w:val="ru-RU"/>
        </w:rPr>
        <w:t>тябре</w:t>
      </w:r>
      <w:r w:rsidR="00213344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20</w:t>
      </w:r>
      <w:r w:rsidR="005D75D1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>
        <w:rPr>
          <w:rFonts w:ascii="Arial" w:hAnsi="Arial" w:cs="Arial"/>
          <w:sz w:val="22"/>
          <w:szCs w:val="22"/>
        </w:rPr>
        <w:t xml:space="preserve"> год</w:t>
      </w:r>
      <w:r w:rsidR="00077389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</w:t>
      </w:r>
      <w:r w:rsidRPr="00813CA8">
        <w:rPr>
          <w:rFonts w:ascii="Arial" w:hAnsi="Arial" w:cs="Arial"/>
          <w:b/>
          <w:sz w:val="22"/>
          <w:szCs w:val="22"/>
        </w:rPr>
        <w:t>оборот общественного питания</w:t>
      </w:r>
      <w:r>
        <w:rPr>
          <w:rFonts w:ascii="Arial" w:hAnsi="Arial" w:cs="Arial"/>
          <w:sz w:val="22"/>
          <w:szCs w:val="22"/>
        </w:rPr>
        <w:t xml:space="preserve"> составил </w:t>
      </w:r>
      <w:r>
        <w:rPr>
          <w:rFonts w:ascii="Arial" w:hAnsi="Arial" w:cs="Arial"/>
          <w:sz w:val="22"/>
          <w:szCs w:val="22"/>
          <w:lang w:val="ru-RU"/>
        </w:rPr>
        <w:br/>
      </w:r>
      <w:r w:rsidR="00EE5CE4">
        <w:rPr>
          <w:rFonts w:ascii="Arial" w:hAnsi="Arial" w:cs="Arial"/>
          <w:sz w:val="22"/>
          <w:szCs w:val="22"/>
          <w:lang w:val="ru-RU"/>
        </w:rPr>
        <w:t>11670,8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млн рублей и </w:t>
      </w:r>
      <w:r>
        <w:rPr>
          <w:rFonts w:ascii="Arial" w:hAnsi="Arial" w:cs="Arial"/>
          <w:sz w:val="22"/>
          <w:szCs w:val="22"/>
          <w:lang w:val="ru-RU"/>
        </w:rPr>
        <w:t>увеличился</w:t>
      </w:r>
      <w:r>
        <w:rPr>
          <w:rFonts w:ascii="Arial" w:hAnsi="Arial" w:cs="Arial"/>
          <w:sz w:val="22"/>
          <w:szCs w:val="22"/>
        </w:rPr>
        <w:t xml:space="preserve"> по сравнению с</w:t>
      </w:r>
      <w:r w:rsidR="004558C6">
        <w:rPr>
          <w:rFonts w:ascii="Arial" w:hAnsi="Arial" w:cs="Arial"/>
          <w:sz w:val="22"/>
          <w:szCs w:val="22"/>
          <w:lang w:val="ru-RU"/>
        </w:rPr>
        <w:t xml:space="preserve"> </w:t>
      </w:r>
      <w:r w:rsidR="00014933">
        <w:rPr>
          <w:rFonts w:ascii="Arial" w:hAnsi="Arial" w:cs="Arial"/>
          <w:sz w:val="22"/>
          <w:szCs w:val="22"/>
          <w:lang w:val="ru-RU"/>
        </w:rPr>
        <w:t>январем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BD65D3">
        <w:rPr>
          <w:rFonts w:ascii="Arial" w:hAnsi="Arial" w:cs="Arial"/>
          <w:sz w:val="22"/>
          <w:szCs w:val="22"/>
          <w:lang w:val="ru-RU"/>
        </w:rPr>
        <w:t>ок</w:t>
      </w:r>
      <w:r w:rsidR="00DA03E3">
        <w:rPr>
          <w:rFonts w:ascii="Arial" w:hAnsi="Arial" w:cs="Arial"/>
          <w:sz w:val="22"/>
          <w:szCs w:val="22"/>
          <w:lang w:val="ru-RU"/>
        </w:rPr>
        <w:t>тябрем</w:t>
      </w:r>
      <w:r w:rsidR="005D75D1">
        <w:rPr>
          <w:rFonts w:ascii="Arial" w:hAnsi="Arial" w:cs="Arial"/>
          <w:sz w:val="22"/>
          <w:szCs w:val="22"/>
          <w:lang w:val="ru-RU"/>
        </w:rPr>
        <w:t xml:space="preserve"> 202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3</w:t>
      </w:r>
      <w:r>
        <w:rPr>
          <w:rFonts w:ascii="Arial" w:hAnsi="Arial" w:cs="Arial"/>
          <w:sz w:val="22"/>
          <w:szCs w:val="22"/>
        </w:rPr>
        <w:t xml:space="preserve"> год</w:t>
      </w:r>
      <w:r w:rsidR="00B71722">
        <w:rPr>
          <w:rFonts w:ascii="Arial" w:hAnsi="Arial" w:cs="Arial"/>
          <w:sz w:val="22"/>
          <w:szCs w:val="22"/>
          <w:lang w:val="ru-RU"/>
        </w:rPr>
        <w:t>а</w:t>
      </w:r>
      <w:r w:rsidR="00DA03E3">
        <w:rPr>
          <w:rFonts w:ascii="Arial" w:hAnsi="Arial" w:cs="Arial"/>
          <w:sz w:val="22"/>
          <w:szCs w:val="22"/>
          <w:lang w:val="ru-RU"/>
        </w:rPr>
        <w:br/>
      </w:r>
      <w:r>
        <w:rPr>
          <w:rFonts w:ascii="Arial" w:hAnsi="Arial" w:cs="Arial"/>
          <w:sz w:val="22"/>
          <w:szCs w:val="22"/>
        </w:rPr>
        <w:t>на</w:t>
      </w:r>
      <w:r w:rsidR="00DA03E3">
        <w:rPr>
          <w:rFonts w:ascii="Arial" w:hAnsi="Arial" w:cs="Arial"/>
          <w:sz w:val="22"/>
          <w:szCs w:val="22"/>
          <w:lang w:val="ru-RU"/>
        </w:rPr>
        <w:t xml:space="preserve"> </w:t>
      </w:r>
      <w:r w:rsidR="00EE5CE4">
        <w:rPr>
          <w:rFonts w:ascii="Arial" w:hAnsi="Arial" w:cs="Arial"/>
          <w:sz w:val="22"/>
          <w:szCs w:val="22"/>
          <w:lang w:val="ru-RU"/>
        </w:rPr>
        <w:t>3</w:t>
      </w:r>
      <w:r w:rsidR="00DA4E2B">
        <w:rPr>
          <w:rFonts w:ascii="Arial" w:hAnsi="Arial" w:cs="Arial"/>
          <w:sz w:val="22"/>
          <w:szCs w:val="22"/>
          <w:lang w:val="ru-RU"/>
        </w:rPr>
        <w:t>,</w:t>
      </w:r>
      <w:r w:rsidR="00EE5CE4">
        <w:rPr>
          <w:rFonts w:ascii="Arial" w:hAnsi="Arial" w:cs="Arial"/>
          <w:sz w:val="22"/>
          <w:szCs w:val="22"/>
          <w:lang w:val="ru-RU"/>
        </w:rPr>
        <w:t>6</w:t>
      </w:r>
      <w:r>
        <w:rPr>
          <w:rFonts w:ascii="Arial" w:hAnsi="Arial" w:cs="Arial"/>
          <w:sz w:val="22"/>
          <w:szCs w:val="22"/>
        </w:rPr>
        <w:t>%</w:t>
      </w:r>
      <w:r w:rsidR="00DA03E3">
        <w:rPr>
          <w:rFonts w:ascii="Arial" w:hAnsi="Arial" w:cs="Arial"/>
          <w:sz w:val="22"/>
          <w:szCs w:val="22"/>
          <w:lang w:val="ru-RU"/>
        </w:rPr>
        <w:t xml:space="preserve"> </w:t>
      </w:r>
      <w:r w:rsidR="00C53B98">
        <w:rPr>
          <w:rFonts w:ascii="Arial" w:hAnsi="Arial" w:cs="Arial"/>
          <w:sz w:val="22"/>
          <w:szCs w:val="22"/>
          <w:lang w:val="ru-RU"/>
        </w:rPr>
        <w:t>(в сопоставимых ценах)</w:t>
      </w:r>
      <w:r>
        <w:rPr>
          <w:rFonts w:ascii="Arial" w:hAnsi="Arial" w:cs="Arial"/>
          <w:sz w:val="22"/>
          <w:szCs w:val="22"/>
        </w:rPr>
        <w:t>.</w:t>
      </w:r>
    </w:p>
    <w:p w:rsidR="00681315" w:rsidRPr="00B303D1" w:rsidRDefault="00681315" w:rsidP="00DF66A0">
      <w:pPr>
        <w:pStyle w:val="4"/>
        <w:keepNext w:val="0"/>
        <w:widowControl w:val="0"/>
        <w:spacing w:before="360" w:after="20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>ДИНАМИКА ОБОРОТА ОБЩЕСТВЕННОГО ПИТАНИЯ</w:t>
      </w:r>
    </w:p>
    <w:tbl>
      <w:tblPr>
        <w:tblW w:w="9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3"/>
        <w:gridCol w:w="1144"/>
        <w:gridCol w:w="1144"/>
        <w:gridCol w:w="1144"/>
        <w:gridCol w:w="1144"/>
        <w:gridCol w:w="1144"/>
        <w:gridCol w:w="1145"/>
      </w:tblGrid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3432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3</w:t>
            </w:r>
            <w:r w:rsidRPr="006B0C62">
              <w:rPr>
                <w:lang w:val="ru-RU" w:eastAsia="ru-RU"/>
              </w:rPr>
              <w:t xml:space="preserve"> г.</w:t>
            </w:r>
          </w:p>
        </w:tc>
        <w:tc>
          <w:tcPr>
            <w:tcW w:w="3433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4</w:t>
            </w:r>
            <w:r w:rsidRPr="006B0C62">
              <w:rPr>
                <w:lang w:val="ru-RU" w:eastAsia="ru-RU"/>
              </w:rPr>
              <w:t xml:space="preserve"> г.</w:t>
            </w:r>
            <w:r w:rsidR="00384E78" w:rsidRPr="00384E78">
              <w:rPr>
                <w:vertAlign w:val="superscript"/>
                <w:lang w:val="ru-RU" w:eastAsia="ru-RU"/>
              </w:rPr>
              <w:t>1)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8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84E78">
              <w:rPr>
                <w:vertAlign w:val="superscript"/>
                <w:lang w:val="ru-RU" w:eastAsia="ru-RU"/>
              </w:rPr>
              <w:t>2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9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84E78">
              <w:rPr>
                <w:vertAlign w:val="superscript"/>
                <w:lang w:val="ru-RU" w:eastAsia="ru-RU"/>
              </w:rPr>
              <w:t>2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5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976,5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99,0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1117,3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93,0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3"/>
              <w:widowControl w:val="0"/>
              <w:spacing w:before="120" w:after="120" w:line="240" w:lineRule="auto"/>
              <w:ind w:left="113"/>
              <w:rPr>
                <w:rFonts w:cs="Arial"/>
                <w:i w:val="0"/>
                <w:lang w:val="ru-RU" w:eastAsia="ru-RU"/>
              </w:rPr>
            </w:pPr>
            <w:r w:rsidRPr="006B0C62">
              <w:rPr>
                <w:rFonts w:cs="Arial"/>
                <w:i w:val="0"/>
                <w:lang w:val="ru-RU" w:eastAsia="ru-RU"/>
              </w:rPr>
              <w:t>Февраль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926,6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106,4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6B0C62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97,4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5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947,5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111,2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1126,0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105,8</w:t>
            </w:r>
          </w:p>
        </w:tc>
        <w:tc>
          <w:tcPr>
            <w:tcW w:w="1145" w:type="dxa"/>
            <w:vAlign w:val="bottom"/>
          </w:tcPr>
          <w:p w:rsidR="00550058" w:rsidRPr="006B0C62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101,3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6"/>
              <w:widowControl w:val="0"/>
              <w:spacing w:before="120" w:after="12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2850,6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5169C" w:rsidRDefault="0005169C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 w:rsidRPr="0005169C">
              <w:rPr>
                <w:b/>
                <w:lang w:val="ru-RU"/>
              </w:rPr>
              <w:t>89,9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3347,2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105,2</w:t>
            </w:r>
          </w:p>
        </w:tc>
        <w:tc>
          <w:tcPr>
            <w:tcW w:w="1145" w:type="dxa"/>
            <w:vAlign w:val="bottom"/>
          </w:tcPr>
          <w:p w:rsidR="00550058" w:rsidRPr="00003E27" w:rsidRDefault="00003E27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92,2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5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976,5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114,9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103,1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1158,4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104,0</w:t>
            </w:r>
          </w:p>
        </w:tc>
        <w:tc>
          <w:tcPr>
            <w:tcW w:w="1145" w:type="dxa"/>
            <w:vAlign w:val="bottom"/>
          </w:tcPr>
          <w:p w:rsidR="00550058" w:rsidRPr="006B0C62" w:rsidRDefault="00902482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101,4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5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985,9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100,7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1163,3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103,0</w:t>
            </w:r>
          </w:p>
        </w:tc>
        <w:tc>
          <w:tcPr>
            <w:tcW w:w="1145" w:type="dxa"/>
            <w:vAlign w:val="bottom"/>
          </w:tcPr>
          <w:p w:rsidR="00550058" w:rsidRPr="006B0C62" w:rsidRDefault="00250823" w:rsidP="00DF66A0">
            <w:pPr>
              <w:pStyle w:val="a3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99,7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5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Июнь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928,5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93,7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1112,7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104,4</w:t>
            </w:r>
          </w:p>
        </w:tc>
        <w:tc>
          <w:tcPr>
            <w:tcW w:w="1145" w:type="dxa"/>
            <w:vAlign w:val="bottom"/>
          </w:tcPr>
          <w:p w:rsidR="00550058" w:rsidRPr="006B0C62" w:rsidRDefault="006A73FC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95,0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6"/>
              <w:widowControl w:val="0"/>
              <w:spacing w:before="120" w:after="12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2891,0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100,8</w:t>
            </w:r>
          </w:p>
        </w:tc>
        <w:tc>
          <w:tcPr>
            <w:tcW w:w="1144" w:type="dxa"/>
            <w:vAlign w:val="bottom"/>
          </w:tcPr>
          <w:p w:rsidR="00550058" w:rsidRPr="006B0C62" w:rsidRDefault="00664EC4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3434,4</w:t>
            </w:r>
          </w:p>
        </w:tc>
        <w:tc>
          <w:tcPr>
            <w:tcW w:w="1144" w:type="dxa"/>
            <w:vAlign w:val="bottom"/>
          </w:tcPr>
          <w:p w:rsidR="00550058" w:rsidRPr="006B0C62" w:rsidRDefault="00664EC4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103,8</w:t>
            </w:r>
          </w:p>
        </w:tc>
        <w:tc>
          <w:tcPr>
            <w:tcW w:w="1145" w:type="dxa"/>
            <w:vAlign w:val="bottom"/>
          </w:tcPr>
          <w:p w:rsidR="00550058" w:rsidRPr="006B0C62" w:rsidRDefault="00664EC4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99,5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6"/>
              <w:widowControl w:val="0"/>
              <w:spacing w:before="120" w:after="12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полугодие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5741,6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106,9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iCs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6A73FC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6781,6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104,5</w:t>
            </w:r>
          </w:p>
        </w:tc>
        <w:tc>
          <w:tcPr>
            <w:tcW w:w="1145" w:type="dxa"/>
            <w:vAlign w:val="bottom"/>
          </w:tcPr>
          <w:p w:rsidR="00550058" w:rsidRPr="006B0C62" w:rsidRDefault="00550058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100,1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103,8</w:t>
            </w:r>
          </w:p>
        </w:tc>
        <w:tc>
          <w:tcPr>
            <w:tcW w:w="1144" w:type="dxa"/>
            <w:vAlign w:val="bottom"/>
          </w:tcPr>
          <w:p w:rsidR="00550058" w:rsidRPr="006B0C62" w:rsidRDefault="00E10D13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1136,6</w:t>
            </w:r>
          </w:p>
        </w:tc>
        <w:tc>
          <w:tcPr>
            <w:tcW w:w="1144" w:type="dxa"/>
            <w:vAlign w:val="bottom"/>
          </w:tcPr>
          <w:p w:rsidR="00550058" w:rsidRPr="006B0C62" w:rsidRDefault="00E10D13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145" w:type="dxa"/>
            <w:vAlign w:val="bottom"/>
          </w:tcPr>
          <w:p w:rsidR="00550058" w:rsidRPr="006B0C62" w:rsidRDefault="00E10D13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Август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954,7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98,3</w:t>
            </w:r>
          </w:p>
        </w:tc>
        <w:tc>
          <w:tcPr>
            <w:tcW w:w="1144" w:type="dxa"/>
            <w:vAlign w:val="bottom"/>
          </w:tcPr>
          <w:p w:rsidR="00550058" w:rsidRPr="006B0C62" w:rsidRDefault="00C503E7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1159,6</w:t>
            </w:r>
          </w:p>
        </w:tc>
        <w:tc>
          <w:tcPr>
            <w:tcW w:w="1144" w:type="dxa"/>
            <w:vAlign w:val="bottom"/>
          </w:tcPr>
          <w:p w:rsidR="00550058" w:rsidRPr="006B0C62" w:rsidRDefault="00C503E7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104,4</w:t>
            </w:r>
          </w:p>
        </w:tc>
        <w:tc>
          <w:tcPr>
            <w:tcW w:w="1145" w:type="dxa"/>
            <w:vAlign w:val="bottom"/>
          </w:tcPr>
          <w:p w:rsidR="00550058" w:rsidRPr="006B0C62" w:rsidRDefault="00C503E7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100,9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109,0</w:t>
            </w:r>
          </w:p>
        </w:tc>
        <w:tc>
          <w:tcPr>
            <w:tcW w:w="1144" w:type="dxa"/>
            <w:vAlign w:val="bottom"/>
          </w:tcPr>
          <w:p w:rsidR="00550058" w:rsidRPr="006B0C62" w:rsidRDefault="00B44BC5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1260,1</w:t>
            </w:r>
          </w:p>
        </w:tc>
        <w:tc>
          <w:tcPr>
            <w:tcW w:w="1144" w:type="dxa"/>
            <w:vAlign w:val="bottom"/>
          </w:tcPr>
          <w:p w:rsidR="00550058" w:rsidRPr="006B0C62" w:rsidRDefault="00B44BC5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103,5</w:t>
            </w:r>
          </w:p>
        </w:tc>
        <w:tc>
          <w:tcPr>
            <w:tcW w:w="1145" w:type="dxa"/>
            <w:vAlign w:val="bottom"/>
          </w:tcPr>
          <w:p w:rsidR="00550058" w:rsidRPr="006B0C62" w:rsidRDefault="00B44BC5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iCs/>
                <w:lang w:val="ru-RU" w:eastAsia="ru-RU"/>
              </w:rPr>
            </w:pPr>
            <w:r>
              <w:rPr>
                <w:rFonts w:cs="Arial"/>
                <w:iCs/>
                <w:lang w:val="ru-RU" w:eastAsia="ru-RU"/>
              </w:rPr>
              <w:t>108,1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6"/>
              <w:widowControl w:val="0"/>
              <w:spacing w:before="120" w:after="12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2973,6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99,0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101,4</w:t>
            </w:r>
          </w:p>
        </w:tc>
        <w:tc>
          <w:tcPr>
            <w:tcW w:w="1144" w:type="dxa"/>
            <w:vAlign w:val="bottom"/>
          </w:tcPr>
          <w:p w:rsidR="00550058" w:rsidRPr="006B0C62" w:rsidRDefault="00B44BC5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3556,4</w:t>
            </w:r>
          </w:p>
        </w:tc>
        <w:tc>
          <w:tcPr>
            <w:tcW w:w="1144" w:type="dxa"/>
            <w:vAlign w:val="bottom"/>
          </w:tcPr>
          <w:p w:rsidR="00550058" w:rsidRPr="006B0C62" w:rsidRDefault="00B44BC5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103,2</w:t>
            </w:r>
          </w:p>
        </w:tc>
        <w:tc>
          <w:tcPr>
            <w:tcW w:w="1145" w:type="dxa"/>
            <w:vAlign w:val="bottom"/>
          </w:tcPr>
          <w:p w:rsidR="00550058" w:rsidRPr="006B0C62" w:rsidRDefault="00B44BC5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100,7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6"/>
              <w:widowControl w:val="0"/>
              <w:spacing w:before="120" w:after="12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Январь</w:t>
            </w:r>
            <w:r w:rsidR="00344937">
              <w:rPr>
                <w:rFonts w:cs="Arial"/>
                <w:b/>
                <w:lang w:val="ru-RU" w:eastAsia="ru-RU"/>
              </w:rPr>
              <w:t>-</w:t>
            </w:r>
            <w:r w:rsidRPr="006B0C62">
              <w:rPr>
                <w:rFonts w:cs="Arial"/>
                <w:b/>
                <w:lang w:val="ru-RU" w:eastAsia="ru-RU"/>
              </w:rPr>
              <w:t>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8715,1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B44BC5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10337,9</w:t>
            </w:r>
          </w:p>
        </w:tc>
        <w:tc>
          <w:tcPr>
            <w:tcW w:w="1144" w:type="dxa"/>
            <w:vAlign w:val="bottom"/>
          </w:tcPr>
          <w:p w:rsidR="00550058" w:rsidRPr="006B0C62" w:rsidRDefault="00B44BC5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104,0</w:t>
            </w:r>
          </w:p>
        </w:tc>
        <w:tc>
          <w:tcPr>
            <w:tcW w:w="1145" w:type="dxa"/>
            <w:vAlign w:val="bottom"/>
          </w:tcPr>
          <w:p w:rsidR="00550058" w:rsidRPr="006B0C62" w:rsidRDefault="00550058" w:rsidP="00DF66A0">
            <w:pPr>
              <w:pStyle w:val="a5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Октябрь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1155,5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106,9</w:t>
            </w:r>
          </w:p>
        </w:tc>
        <w:tc>
          <w:tcPr>
            <w:tcW w:w="1144" w:type="dxa"/>
            <w:vAlign w:val="bottom"/>
          </w:tcPr>
          <w:p w:rsidR="00550058" w:rsidRPr="006B0C62" w:rsidRDefault="00EE5CE4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1332,9</w:t>
            </w:r>
          </w:p>
        </w:tc>
        <w:tc>
          <w:tcPr>
            <w:tcW w:w="1144" w:type="dxa"/>
            <w:vAlign w:val="bottom"/>
          </w:tcPr>
          <w:p w:rsidR="00550058" w:rsidRPr="006B0C62" w:rsidRDefault="00EE5CE4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100,4</w:t>
            </w:r>
          </w:p>
        </w:tc>
        <w:tc>
          <w:tcPr>
            <w:tcW w:w="1145" w:type="dxa"/>
            <w:vAlign w:val="bottom"/>
          </w:tcPr>
          <w:p w:rsidR="00550058" w:rsidRPr="006B0C62" w:rsidRDefault="00EE5CE4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103,7</w:t>
            </w:r>
          </w:p>
        </w:tc>
      </w:tr>
      <w:tr w:rsidR="000866B1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0866B1" w:rsidRPr="006B0C62" w:rsidRDefault="000866B1" w:rsidP="00DF66A0">
            <w:pPr>
              <w:pStyle w:val="a5"/>
              <w:widowControl w:val="0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Январь-октябрь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866B1" w:rsidRDefault="00EE5CE4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9870,6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866B1" w:rsidRDefault="00EE5CE4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866B1" w:rsidRDefault="000866B1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</w:p>
        </w:tc>
        <w:tc>
          <w:tcPr>
            <w:tcW w:w="1144" w:type="dxa"/>
            <w:vAlign w:val="bottom"/>
          </w:tcPr>
          <w:p w:rsidR="000866B1" w:rsidRPr="006B0C62" w:rsidRDefault="00EE5CE4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11670,8</w:t>
            </w:r>
          </w:p>
        </w:tc>
        <w:tc>
          <w:tcPr>
            <w:tcW w:w="1144" w:type="dxa"/>
            <w:vAlign w:val="bottom"/>
          </w:tcPr>
          <w:p w:rsidR="000866B1" w:rsidRPr="006B0C62" w:rsidRDefault="00EE5CE4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145" w:type="dxa"/>
            <w:vAlign w:val="bottom"/>
          </w:tcPr>
          <w:p w:rsidR="000866B1" w:rsidRPr="006B0C62" w:rsidRDefault="000866B1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Ноябрь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98,2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Декабрь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1186,8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101,6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6"/>
              <w:widowControl w:val="0"/>
              <w:spacing w:before="120" w:after="12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IV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3501,1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102,6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111,7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DF66A0">
            <w:pPr>
              <w:pStyle w:val="a6"/>
              <w:widowControl w:val="0"/>
              <w:spacing w:before="120" w:after="12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Год в целом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12216,2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DF66A0">
            <w:pPr>
              <w:pStyle w:val="a5"/>
              <w:widowControl w:val="0"/>
              <w:spacing w:before="120" w:after="12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9008" w:type="dxa"/>
            <w:gridSpan w:val="7"/>
            <w:vAlign w:val="bottom"/>
          </w:tcPr>
          <w:p w:rsidR="006C23F5" w:rsidRDefault="006C23F5" w:rsidP="00C078A9">
            <w:pPr>
              <w:spacing w:before="40" w:after="40"/>
              <w:ind w:left="57" w:right="57" w:firstLine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vertAlign w:val="superscript"/>
                <w:lang w:eastAsia="x-none"/>
              </w:rPr>
              <w:t>1</w:t>
            </w:r>
            <w:r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sz w:val="18"/>
                <w:lang w:val="x-none" w:eastAsia="x-none"/>
              </w:rPr>
              <w:t xml:space="preserve"> </w:t>
            </w:r>
            <w:r w:rsidR="00CF2CC2">
              <w:rPr>
                <w:sz w:val="18"/>
                <w:lang w:eastAsia="x-none"/>
              </w:rPr>
              <w:t xml:space="preserve">Оперативные </w:t>
            </w:r>
            <w:r w:rsidR="00F906AC">
              <w:rPr>
                <w:sz w:val="18"/>
                <w:lang w:eastAsia="x-none"/>
              </w:rPr>
              <w:t>данные</w:t>
            </w:r>
            <w:r w:rsidRPr="008F414D">
              <w:rPr>
                <w:rFonts w:cs="Arial"/>
                <w:sz w:val="18"/>
                <w:szCs w:val="18"/>
              </w:rPr>
              <w:t>.</w:t>
            </w:r>
          </w:p>
          <w:p w:rsidR="006C23F5" w:rsidRPr="00550058" w:rsidRDefault="00F906AC" w:rsidP="00F906AC">
            <w:pPr>
              <w:spacing w:before="40" w:after="40"/>
              <w:ind w:left="57" w:right="57" w:firstLine="0"/>
              <w:rPr>
                <w:rFonts w:cs="Arial"/>
                <w:b/>
              </w:rPr>
            </w:pPr>
            <w:r>
              <w:rPr>
                <w:sz w:val="18"/>
                <w:vertAlign w:val="superscript"/>
                <w:lang w:eastAsia="x-none"/>
              </w:rPr>
              <w:t>2</w:t>
            </w:r>
            <w:r w:rsidR="00384E78"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="00384E78" w:rsidRPr="00DE0FA3">
              <w:rPr>
                <w:sz w:val="18"/>
                <w:lang w:val="x-none" w:eastAsia="x-none"/>
              </w:rPr>
              <w:t xml:space="preserve"> </w:t>
            </w:r>
            <w:r w:rsidR="00384E78" w:rsidRPr="008F414D">
              <w:rPr>
                <w:rFonts w:cs="Arial"/>
                <w:sz w:val="18"/>
                <w:szCs w:val="18"/>
              </w:rPr>
              <w:t>В сопоставимых ценах.</w:t>
            </w:r>
          </w:p>
        </w:tc>
      </w:tr>
    </w:tbl>
    <w:p w:rsidR="00681315" w:rsidRPr="00550058" w:rsidRDefault="00681315" w:rsidP="00516859">
      <w:pPr>
        <w:pStyle w:val="32"/>
        <w:rPr>
          <w:rFonts w:ascii="Arial" w:hAnsi="Arial" w:cs="Arial"/>
          <w:sz w:val="12"/>
          <w:szCs w:val="22"/>
        </w:rPr>
      </w:pPr>
    </w:p>
    <w:sectPr w:rsidR="00681315" w:rsidRPr="00550058" w:rsidSect="000C5BE5">
      <w:headerReference w:type="even" r:id="rId10"/>
      <w:headerReference w:type="default" r:id="rId11"/>
      <w:pgSz w:w="11907" w:h="16840" w:code="9"/>
      <w:pgMar w:top="1134" w:right="1418" w:bottom="1134" w:left="1418" w:header="680" w:footer="0" w:gutter="0"/>
      <w:pgNumType w:start="2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93" w:rsidRDefault="00330893">
      <w:r>
        <w:separator/>
      </w:r>
    </w:p>
  </w:endnote>
  <w:endnote w:type="continuationSeparator" w:id="0">
    <w:p w:rsidR="00330893" w:rsidRDefault="00330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93" w:rsidRDefault="00330893">
      <w:r>
        <w:separator/>
      </w:r>
    </w:p>
  </w:footnote>
  <w:footnote w:type="continuationSeparator" w:id="0">
    <w:p w:rsidR="00330893" w:rsidRDefault="003308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146" w:rsidRDefault="00234146" w:rsidP="004E035E">
    <w:pPr>
      <w:pStyle w:val="a9"/>
      <w:framePr w:wrap="around" w:vAnchor="text" w:hAnchor="margin" w:xAlign="center" w:y="1"/>
      <w:shd w:val="clear" w:color="auto" w:fill="auto"/>
      <w:spacing w:before="0"/>
      <w:jc w:val="center"/>
      <w:rPr>
        <w:rFonts w:ascii="Times New Roman" w:hAnsi="Times New Roman"/>
        <w:i w:val="0"/>
        <w:sz w:val="20"/>
      </w:rPr>
    </w:pPr>
    <w:r>
      <w:rPr>
        <w:rStyle w:val="ab"/>
        <w:rFonts w:ascii="Times New Roman" w:hAnsi="Times New Roman"/>
        <w:i w:val="0"/>
        <w:sz w:val="20"/>
      </w:rPr>
      <w:fldChar w:fldCharType="begin"/>
    </w:r>
    <w:r>
      <w:rPr>
        <w:rStyle w:val="ab"/>
        <w:rFonts w:ascii="Times New Roman" w:hAnsi="Times New Roman"/>
        <w:i w:val="0"/>
        <w:sz w:val="20"/>
      </w:rPr>
      <w:instrText xml:space="preserve">PAGE  </w:instrText>
    </w:r>
    <w:r>
      <w:rPr>
        <w:rStyle w:val="ab"/>
        <w:rFonts w:ascii="Times New Roman" w:hAnsi="Times New Roman"/>
        <w:i w:val="0"/>
        <w:sz w:val="20"/>
      </w:rPr>
      <w:fldChar w:fldCharType="separate"/>
    </w:r>
    <w:r>
      <w:rPr>
        <w:rStyle w:val="ab"/>
        <w:rFonts w:ascii="Times New Roman" w:hAnsi="Times New Roman"/>
        <w:i w:val="0"/>
        <w:noProof/>
        <w:sz w:val="20"/>
      </w:rPr>
      <w:t>32</w:t>
    </w:r>
    <w:r>
      <w:rPr>
        <w:rStyle w:val="ab"/>
        <w:rFonts w:ascii="Times New Roman" w:hAnsi="Times New Roman"/>
        <w:i w:val="0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 w:val="0"/>
        <w:i w:val="0"/>
        <w:sz w:val="20"/>
      </w:rPr>
      <w:id w:val="476962172"/>
      <w:docPartObj>
        <w:docPartGallery w:val="Page Numbers (Top of Page)"/>
        <w:docPartUnique/>
      </w:docPartObj>
    </w:sdtPr>
    <w:sdtEndPr/>
    <w:sdtContent>
      <w:p w:rsidR="00234146" w:rsidRPr="00B3630A" w:rsidRDefault="00234146" w:rsidP="00B3630A">
        <w:pPr>
          <w:pStyle w:val="a9"/>
          <w:shd w:val="clear" w:color="auto" w:fill="auto"/>
          <w:spacing w:before="0"/>
          <w:jc w:val="center"/>
          <w:rPr>
            <w:rFonts w:ascii="Times New Roman" w:hAnsi="Times New Roman"/>
            <w:b w:val="0"/>
            <w:i w:val="0"/>
            <w:sz w:val="20"/>
          </w:rPr>
        </w:pPr>
        <w:r w:rsidRPr="00B3630A">
          <w:rPr>
            <w:rFonts w:ascii="Times New Roman" w:hAnsi="Times New Roman"/>
            <w:b w:val="0"/>
            <w:i w:val="0"/>
            <w:sz w:val="20"/>
          </w:rPr>
          <w:fldChar w:fldCharType="begin"/>
        </w:r>
        <w:r w:rsidRPr="00B3630A">
          <w:rPr>
            <w:rFonts w:ascii="Times New Roman" w:hAnsi="Times New Roman"/>
            <w:b w:val="0"/>
            <w:i w:val="0"/>
            <w:sz w:val="20"/>
          </w:rPr>
          <w:instrText>PAGE   \* MERGEFORMAT</w:instrText>
        </w:r>
        <w:r w:rsidRPr="00B3630A">
          <w:rPr>
            <w:rFonts w:ascii="Times New Roman" w:hAnsi="Times New Roman"/>
            <w:b w:val="0"/>
            <w:i w:val="0"/>
            <w:sz w:val="20"/>
          </w:rPr>
          <w:fldChar w:fldCharType="separate"/>
        </w:r>
        <w:r w:rsidR="00E42D8E" w:rsidRPr="00E42D8E">
          <w:rPr>
            <w:rFonts w:ascii="Times New Roman" w:hAnsi="Times New Roman"/>
            <w:b w:val="0"/>
            <w:i w:val="0"/>
            <w:noProof/>
            <w:sz w:val="20"/>
            <w:lang w:val="ru-RU"/>
          </w:rPr>
          <w:t>25</w:t>
        </w:r>
        <w:r w:rsidRPr="00B3630A">
          <w:rPr>
            <w:rFonts w:ascii="Times New Roman" w:hAnsi="Times New Roman"/>
            <w:b w:val="0"/>
            <w:i w:val="0"/>
            <w:sz w:val="20"/>
          </w:rPr>
          <w:fldChar w:fldCharType="end"/>
        </w:r>
      </w:p>
    </w:sdtContent>
  </w:sdt>
  <w:p w:rsidR="00234146" w:rsidRPr="00ED689B" w:rsidRDefault="00234146" w:rsidP="00ED689B">
    <w:pPr>
      <w:pStyle w:val="a9"/>
      <w:shd w:val="clear" w:color="auto" w:fill="auto"/>
      <w:spacing w:before="0"/>
      <w:rPr>
        <w:b w:val="0"/>
        <w:i w:val="0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0"/>
    <w:multiLevelType w:val="hybridMultilevel"/>
    <w:tmpl w:val="0069E37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A11FE7"/>
    <w:multiLevelType w:val="hybridMultilevel"/>
    <w:tmpl w:val="271A693E"/>
    <w:lvl w:ilvl="0" w:tplc="E808187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3CCB"/>
    <w:multiLevelType w:val="hybridMultilevel"/>
    <w:tmpl w:val="1A347B44"/>
    <w:lvl w:ilvl="0" w:tplc="455EBE44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E1728B3E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3DEABD5A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CFFA62FE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37AC4458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6F906346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E21CECB4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5DA4B41C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202A433E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3BD922AA"/>
    <w:multiLevelType w:val="hybridMultilevel"/>
    <w:tmpl w:val="58900A36"/>
    <w:lvl w:ilvl="0" w:tplc="068098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6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CB"/>
    <w:rsid w:val="00000289"/>
    <w:rsid w:val="000022D8"/>
    <w:rsid w:val="00002C1C"/>
    <w:rsid w:val="00002CAC"/>
    <w:rsid w:val="00002D5C"/>
    <w:rsid w:val="00003050"/>
    <w:rsid w:val="000033F1"/>
    <w:rsid w:val="00003D1E"/>
    <w:rsid w:val="00003E27"/>
    <w:rsid w:val="0000417D"/>
    <w:rsid w:val="00004A09"/>
    <w:rsid w:val="00004E16"/>
    <w:rsid w:val="000050CD"/>
    <w:rsid w:val="000054C9"/>
    <w:rsid w:val="000057FC"/>
    <w:rsid w:val="00006667"/>
    <w:rsid w:val="00006C9F"/>
    <w:rsid w:val="000072B2"/>
    <w:rsid w:val="000075AD"/>
    <w:rsid w:val="00007730"/>
    <w:rsid w:val="0000797C"/>
    <w:rsid w:val="00007C3B"/>
    <w:rsid w:val="00007F14"/>
    <w:rsid w:val="00010433"/>
    <w:rsid w:val="00010750"/>
    <w:rsid w:val="00011281"/>
    <w:rsid w:val="000121F5"/>
    <w:rsid w:val="00013C82"/>
    <w:rsid w:val="00014205"/>
    <w:rsid w:val="00014654"/>
    <w:rsid w:val="0001471B"/>
    <w:rsid w:val="00014840"/>
    <w:rsid w:val="00014933"/>
    <w:rsid w:val="00014F02"/>
    <w:rsid w:val="00015067"/>
    <w:rsid w:val="00015518"/>
    <w:rsid w:val="00016502"/>
    <w:rsid w:val="0001682E"/>
    <w:rsid w:val="00016D14"/>
    <w:rsid w:val="000171D3"/>
    <w:rsid w:val="000172C2"/>
    <w:rsid w:val="00017426"/>
    <w:rsid w:val="00017C62"/>
    <w:rsid w:val="00017F6D"/>
    <w:rsid w:val="000201F4"/>
    <w:rsid w:val="00020623"/>
    <w:rsid w:val="00021E01"/>
    <w:rsid w:val="000223F5"/>
    <w:rsid w:val="0002263C"/>
    <w:rsid w:val="00022DD6"/>
    <w:rsid w:val="00023BDF"/>
    <w:rsid w:val="00023D06"/>
    <w:rsid w:val="00024203"/>
    <w:rsid w:val="0002457A"/>
    <w:rsid w:val="0002471F"/>
    <w:rsid w:val="00024765"/>
    <w:rsid w:val="00024C67"/>
    <w:rsid w:val="00026031"/>
    <w:rsid w:val="000260A2"/>
    <w:rsid w:val="000265AE"/>
    <w:rsid w:val="00026AAF"/>
    <w:rsid w:val="00026FD8"/>
    <w:rsid w:val="0002719A"/>
    <w:rsid w:val="0002736E"/>
    <w:rsid w:val="00027381"/>
    <w:rsid w:val="0002749A"/>
    <w:rsid w:val="000274A5"/>
    <w:rsid w:val="000275A9"/>
    <w:rsid w:val="00030247"/>
    <w:rsid w:val="00030869"/>
    <w:rsid w:val="0003097E"/>
    <w:rsid w:val="00030B1E"/>
    <w:rsid w:val="00030CC7"/>
    <w:rsid w:val="00030E7A"/>
    <w:rsid w:val="000316F8"/>
    <w:rsid w:val="000338D1"/>
    <w:rsid w:val="000338E8"/>
    <w:rsid w:val="000339F1"/>
    <w:rsid w:val="0003413D"/>
    <w:rsid w:val="000349FD"/>
    <w:rsid w:val="00034CCD"/>
    <w:rsid w:val="00035A25"/>
    <w:rsid w:val="00035B45"/>
    <w:rsid w:val="00036F1B"/>
    <w:rsid w:val="000370EB"/>
    <w:rsid w:val="000374F6"/>
    <w:rsid w:val="00037585"/>
    <w:rsid w:val="00037890"/>
    <w:rsid w:val="0003797C"/>
    <w:rsid w:val="000379D4"/>
    <w:rsid w:val="00037D3A"/>
    <w:rsid w:val="00040180"/>
    <w:rsid w:val="0004083C"/>
    <w:rsid w:val="00042BEB"/>
    <w:rsid w:val="00042D25"/>
    <w:rsid w:val="00042E46"/>
    <w:rsid w:val="00043403"/>
    <w:rsid w:val="000435FD"/>
    <w:rsid w:val="00044404"/>
    <w:rsid w:val="00044EB2"/>
    <w:rsid w:val="000453EE"/>
    <w:rsid w:val="0004554B"/>
    <w:rsid w:val="000458F9"/>
    <w:rsid w:val="0004703B"/>
    <w:rsid w:val="00047107"/>
    <w:rsid w:val="000476CD"/>
    <w:rsid w:val="000476EC"/>
    <w:rsid w:val="0004786E"/>
    <w:rsid w:val="00050726"/>
    <w:rsid w:val="00050B6D"/>
    <w:rsid w:val="00050D7D"/>
    <w:rsid w:val="00050F86"/>
    <w:rsid w:val="00051419"/>
    <w:rsid w:val="0005169C"/>
    <w:rsid w:val="0005187A"/>
    <w:rsid w:val="00051D26"/>
    <w:rsid w:val="00051DB3"/>
    <w:rsid w:val="00052058"/>
    <w:rsid w:val="000525E1"/>
    <w:rsid w:val="0005323C"/>
    <w:rsid w:val="000539D5"/>
    <w:rsid w:val="0005431C"/>
    <w:rsid w:val="00054413"/>
    <w:rsid w:val="00055AB6"/>
    <w:rsid w:val="00055DD6"/>
    <w:rsid w:val="000562B3"/>
    <w:rsid w:val="00056E59"/>
    <w:rsid w:val="000571AE"/>
    <w:rsid w:val="00057AAA"/>
    <w:rsid w:val="00057C47"/>
    <w:rsid w:val="00060236"/>
    <w:rsid w:val="000602B0"/>
    <w:rsid w:val="00060749"/>
    <w:rsid w:val="00060778"/>
    <w:rsid w:val="00060C72"/>
    <w:rsid w:val="00061772"/>
    <w:rsid w:val="00061D41"/>
    <w:rsid w:val="00061E5D"/>
    <w:rsid w:val="0006222E"/>
    <w:rsid w:val="00062AFB"/>
    <w:rsid w:val="00063883"/>
    <w:rsid w:val="00063FE9"/>
    <w:rsid w:val="00064B8E"/>
    <w:rsid w:val="0006517E"/>
    <w:rsid w:val="0006540B"/>
    <w:rsid w:val="00065633"/>
    <w:rsid w:val="000657AE"/>
    <w:rsid w:val="0006584A"/>
    <w:rsid w:val="00065F93"/>
    <w:rsid w:val="00066357"/>
    <w:rsid w:val="00067263"/>
    <w:rsid w:val="000672B3"/>
    <w:rsid w:val="0006763F"/>
    <w:rsid w:val="000679B7"/>
    <w:rsid w:val="00067EFE"/>
    <w:rsid w:val="000706DF"/>
    <w:rsid w:val="00070B58"/>
    <w:rsid w:val="00071327"/>
    <w:rsid w:val="00071594"/>
    <w:rsid w:val="00071C36"/>
    <w:rsid w:val="00071E78"/>
    <w:rsid w:val="0007242F"/>
    <w:rsid w:val="000731B1"/>
    <w:rsid w:val="0007358B"/>
    <w:rsid w:val="00073900"/>
    <w:rsid w:val="00073951"/>
    <w:rsid w:val="00073DDE"/>
    <w:rsid w:val="0007433E"/>
    <w:rsid w:val="000745F0"/>
    <w:rsid w:val="00074A18"/>
    <w:rsid w:val="00074AF5"/>
    <w:rsid w:val="0007545F"/>
    <w:rsid w:val="00075A70"/>
    <w:rsid w:val="00075C36"/>
    <w:rsid w:val="00075DB1"/>
    <w:rsid w:val="00076DA8"/>
    <w:rsid w:val="00077389"/>
    <w:rsid w:val="000775AD"/>
    <w:rsid w:val="00077A3F"/>
    <w:rsid w:val="00080CC2"/>
    <w:rsid w:val="0008139C"/>
    <w:rsid w:val="0008181E"/>
    <w:rsid w:val="000818E3"/>
    <w:rsid w:val="00081C0B"/>
    <w:rsid w:val="00081CA9"/>
    <w:rsid w:val="000825CC"/>
    <w:rsid w:val="000825D3"/>
    <w:rsid w:val="00082D79"/>
    <w:rsid w:val="00083359"/>
    <w:rsid w:val="00083FFC"/>
    <w:rsid w:val="000846F7"/>
    <w:rsid w:val="00084D9B"/>
    <w:rsid w:val="00085095"/>
    <w:rsid w:val="00085411"/>
    <w:rsid w:val="00085748"/>
    <w:rsid w:val="00085C73"/>
    <w:rsid w:val="0008612D"/>
    <w:rsid w:val="00086404"/>
    <w:rsid w:val="000866B1"/>
    <w:rsid w:val="00086BCC"/>
    <w:rsid w:val="00086C86"/>
    <w:rsid w:val="00087465"/>
    <w:rsid w:val="000902F8"/>
    <w:rsid w:val="00090E21"/>
    <w:rsid w:val="00091212"/>
    <w:rsid w:val="0009180D"/>
    <w:rsid w:val="000919B2"/>
    <w:rsid w:val="00091A03"/>
    <w:rsid w:val="00092067"/>
    <w:rsid w:val="00092088"/>
    <w:rsid w:val="00092F71"/>
    <w:rsid w:val="0009300C"/>
    <w:rsid w:val="000932D7"/>
    <w:rsid w:val="000932E4"/>
    <w:rsid w:val="000934B6"/>
    <w:rsid w:val="00094328"/>
    <w:rsid w:val="000947B1"/>
    <w:rsid w:val="00094CDA"/>
    <w:rsid w:val="00095213"/>
    <w:rsid w:val="000952D0"/>
    <w:rsid w:val="0009571C"/>
    <w:rsid w:val="00096360"/>
    <w:rsid w:val="000969AC"/>
    <w:rsid w:val="000972EF"/>
    <w:rsid w:val="000978F7"/>
    <w:rsid w:val="00097C35"/>
    <w:rsid w:val="00097F8F"/>
    <w:rsid w:val="00097FDD"/>
    <w:rsid w:val="000A1C20"/>
    <w:rsid w:val="000A1FC4"/>
    <w:rsid w:val="000A2190"/>
    <w:rsid w:val="000A2382"/>
    <w:rsid w:val="000A27A7"/>
    <w:rsid w:val="000A2D98"/>
    <w:rsid w:val="000A325E"/>
    <w:rsid w:val="000A332E"/>
    <w:rsid w:val="000A35CA"/>
    <w:rsid w:val="000A3B26"/>
    <w:rsid w:val="000A3BD2"/>
    <w:rsid w:val="000A43FB"/>
    <w:rsid w:val="000A4A59"/>
    <w:rsid w:val="000A5FE7"/>
    <w:rsid w:val="000A619A"/>
    <w:rsid w:val="000A6285"/>
    <w:rsid w:val="000A63E6"/>
    <w:rsid w:val="000A6430"/>
    <w:rsid w:val="000A68D4"/>
    <w:rsid w:val="000A6913"/>
    <w:rsid w:val="000A71D4"/>
    <w:rsid w:val="000A73D1"/>
    <w:rsid w:val="000A74E8"/>
    <w:rsid w:val="000A7B68"/>
    <w:rsid w:val="000A7C8C"/>
    <w:rsid w:val="000B152D"/>
    <w:rsid w:val="000B1563"/>
    <w:rsid w:val="000B1EAF"/>
    <w:rsid w:val="000B229A"/>
    <w:rsid w:val="000B2469"/>
    <w:rsid w:val="000B2688"/>
    <w:rsid w:val="000B3320"/>
    <w:rsid w:val="000B391C"/>
    <w:rsid w:val="000B3B24"/>
    <w:rsid w:val="000B3F3E"/>
    <w:rsid w:val="000B4289"/>
    <w:rsid w:val="000B47EF"/>
    <w:rsid w:val="000B4A06"/>
    <w:rsid w:val="000B62BA"/>
    <w:rsid w:val="000B6AEB"/>
    <w:rsid w:val="000B6FFB"/>
    <w:rsid w:val="000B72E7"/>
    <w:rsid w:val="000B7AEB"/>
    <w:rsid w:val="000B7CC6"/>
    <w:rsid w:val="000C0043"/>
    <w:rsid w:val="000C0424"/>
    <w:rsid w:val="000C04CF"/>
    <w:rsid w:val="000C0AEE"/>
    <w:rsid w:val="000C1029"/>
    <w:rsid w:val="000C11AD"/>
    <w:rsid w:val="000C1218"/>
    <w:rsid w:val="000C149D"/>
    <w:rsid w:val="000C21AC"/>
    <w:rsid w:val="000C29F4"/>
    <w:rsid w:val="000C2F4E"/>
    <w:rsid w:val="000C34E9"/>
    <w:rsid w:val="000C3B47"/>
    <w:rsid w:val="000C3B8B"/>
    <w:rsid w:val="000C3C0F"/>
    <w:rsid w:val="000C41EC"/>
    <w:rsid w:val="000C4E50"/>
    <w:rsid w:val="000C5BE5"/>
    <w:rsid w:val="000C5DB2"/>
    <w:rsid w:val="000C5EC3"/>
    <w:rsid w:val="000C6023"/>
    <w:rsid w:val="000C61C6"/>
    <w:rsid w:val="000C61E5"/>
    <w:rsid w:val="000C73AA"/>
    <w:rsid w:val="000C7B07"/>
    <w:rsid w:val="000D0118"/>
    <w:rsid w:val="000D0437"/>
    <w:rsid w:val="000D04E1"/>
    <w:rsid w:val="000D07C3"/>
    <w:rsid w:val="000D0E2F"/>
    <w:rsid w:val="000D0E82"/>
    <w:rsid w:val="000D12DB"/>
    <w:rsid w:val="000D1767"/>
    <w:rsid w:val="000D1878"/>
    <w:rsid w:val="000D27F0"/>
    <w:rsid w:val="000D2910"/>
    <w:rsid w:val="000D2CD9"/>
    <w:rsid w:val="000D2DCA"/>
    <w:rsid w:val="000D33E5"/>
    <w:rsid w:val="000D523A"/>
    <w:rsid w:val="000D5D47"/>
    <w:rsid w:val="000D5ED5"/>
    <w:rsid w:val="000D625D"/>
    <w:rsid w:val="000D6F52"/>
    <w:rsid w:val="000D7302"/>
    <w:rsid w:val="000D7A7A"/>
    <w:rsid w:val="000E14AF"/>
    <w:rsid w:val="000E16B0"/>
    <w:rsid w:val="000E1A29"/>
    <w:rsid w:val="000E1CD9"/>
    <w:rsid w:val="000E1E13"/>
    <w:rsid w:val="000E1F68"/>
    <w:rsid w:val="000E2010"/>
    <w:rsid w:val="000E24CD"/>
    <w:rsid w:val="000E2568"/>
    <w:rsid w:val="000E29BF"/>
    <w:rsid w:val="000E3895"/>
    <w:rsid w:val="000E3DB9"/>
    <w:rsid w:val="000E47FC"/>
    <w:rsid w:val="000E5700"/>
    <w:rsid w:val="000E641B"/>
    <w:rsid w:val="000E7C75"/>
    <w:rsid w:val="000E7FD2"/>
    <w:rsid w:val="000F04C8"/>
    <w:rsid w:val="000F06DE"/>
    <w:rsid w:val="000F0746"/>
    <w:rsid w:val="000F08F2"/>
    <w:rsid w:val="000F0E25"/>
    <w:rsid w:val="000F164C"/>
    <w:rsid w:val="000F1707"/>
    <w:rsid w:val="000F171B"/>
    <w:rsid w:val="000F1795"/>
    <w:rsid w:val="000F1F86"/>
    <w:rsid w:val="000F2404"/>
    <w:rsid w:val="000F2D7C"/>
    <w:rsid w:val="000F2EB3"/>
    <w:rsid w:val="000F309D"/>
    <w:rsid w:val="000F3612"/>
    <w:rsid w:val="000F3824"/>
    <w:rsid w:val="000F3915"/>
    <w:rsid w:val="000F3E06"/>
    <w:rsid w:val="000F3F9A"/>
    <w:rsid w:val="000F41CE"/>
    <w:rsid w:val="000F428B"/>
    <w:rsid w:val="000F497C"/>
    <w:rsid w:val="000F4B37"/>
    <w:rsid w:val="000F580F"/>
    <w:rsid w:val="000F599C"/>
    <w:rsid w:val="000F69C4"/>
    <w:rsid w:val="000F6D4A"/>
    <w:rsid w:val="000F764A"/>
    <w:rsid w:val="000F781A"/>
    <w:rsid w:val="000F7B4C"/>
    <w:rsid w:val="00100087"/>
    <w:rsid w:val="0010069B"/>
    <w:rsid w:val="001007EE"/>
    <w:rsid w:val="0010082C"/>
    <w:rsid w:val="00100B7B"/>
    <w:rsid w:val="00100DB6"/>
    <w:rsid w:val="0010106F"/>
    <w:rsid w:val="00101831"/>
    <w:rsid w:val="001018CD"/>
    <w:rsid w:val="001019EE"/>
    <w:rsid w:val="00101B86"/>
    <w:rsid w:val="00102787"/>
    <w:rsid w:val="001027D1"/>
    <w:rsid w:val="00102948"/>
    <w:rsid w:val="00102B37"/>
    <w:rsid w:val="00102D69"/>
    <w:rsid w:val="00102F44"/>
    <w:rsid w:val="00103D07"/>
    <w:rsid w:val="00104149"/>
    <w:rsid w:val="00104581"/>
    <w:rsid w:val="00104662"/>
    <w:rsid w:val="001049FC"/>
    <w:rsid w:val="00104CA9"/>
    <w:rsid w:val="00105510"/>
    <w:rsid w:val="00105686"/>
    <w:rsid w:val="00105963"/>
    <w:rsid w:val="00105CA0"/>
    <w:rsid w:val="00105FD5"/>
    <w:rsid w:val="00106595"/>
    <w:rsid w:val="00106814"/>
    <w:rsid w:val="001068E4"/>
    <w:rsid w:val="00106EA0"/>
    <w:rsid w:val="0010708D"/>
    <w:rsid w:val="00107291"/>
    <w:rsid w:val="001072D7"/>
    <w:rsid w:val="00107A1F"/>
    <w:rsid w:val="0011007D"/>
    <w:rsid w:val="0011015F"/>
    <w:rsid w:val="00110414"/>
    <w:rsid w:val="00110B09"/>
    <w:rsid w:val="00110EEB"/>
    <w:rsid w:val="00111192"/>
    <w:rsid w:val="00111261"/>
    <w:rsid w:val="00111B0C"/>
    <w:rsid w:val="00111C19"/>
    <w:rsid w:val="0011204C"/>
    <w:rsid w:val="00112977"/>
    <w:rsid w:val="00112F83"/>
    <w:rsid w:val="00113C29"/>
    <w:rsid w:val="00114AF6"/>
    <w:rsid w:val="00114FD5"/>
    <w:rsid w:val="0011526C"/>
    <w:rsid w:val="001157D6"/>
    <w:rsid w:val="00115C51"/>
    <w:rsid w:val="00116111"/>
    <w:rsid w:val="0011611A"/>
    <w:rsid w:val="001161B1"/>
    <w:rsid w:val="0011695F"/>
    <w:rsid w:val="00116B81"/>
    <w:rsid w:val="0011719B"/>
    <w:rsid w:val="001175AF"/>
    <w:rsid w:val="00120280"/>
    <w:rsid w:val="00120631"/>
    <w:rsid w:val="00120EA3"/>
    <w:rsid w:val="00121CE4"/>
    <w:rsid w:val="00122279"/>
    <w:rsid w:val="00122476"/>
    <w:rsid w:val="001225D9"/>
    <w:rsid w:val="00122676"/>
    <w:rsid w:val="001231FA"/>
    <w:rsid w:val="001234C8"/>
    <w:rsid w:val="0012381F"/>
    <w:rsid w:val="0012410D"/>
    <w:rsid w:val="0012454E"/>
    <w:rsid w:val="0012478E"/>
    <w:rsid w:val="001260F6"/>
    <w:rsid w:val="00126348"/>
    <w:rsid w:val="001266E4"/>
    <w:rsid w:val="00126754"/>
    <w:rsid w:val="00127306"/>
    <w:rsid w:val="0013005E"/>
    <w:rsid w:val="001303F0"/>
    <w:rsid w:val="00130CD8"/>
    <w:rsid w:val="001312B9"/>
    <w:rsid w:val="00131303"/>
    <w:rsid w:val="00132118"/>
    <w:rsid w:val="00132121"/>
    <w:rsid w:val="00132AAC"/>
    <w:rsid w:val="00132C1B"/>
    <w:rsid w:val="00132F0C"/>
    <w:rsid w:val="0013337B"/>
    <w:rsid w:val="00133E9E"/>
    <w:rsid w:val="001345D4"/>
    <w:rsid w:val="0013480E"/>
    <w:rsid w:val="001356E1"/>
    <w:rsid w:val="0013581E"/>
    <w:rsid w:val="00135891"/>
    <w:rsid w:val="00136587"/>
    <w:rsid w:val="0013727A"/>
    <w:rsid w:val="00137452"/>
    <w:rsid w:val="0014006D"/>
    <w:rsid w:val="00140E13"/>
    <w:rsid w:val="00140EA4"/>
    <w:rsid w:val="00142023"/>
    <w:rsid w:val="00143036"/>
    <w:rsid w:val="00143287"/>
    <w:rsid w:val="00143481"/>
    <w:rsid w:val="001435F3"/>
    <w:rsid w:val="001438F4"/>
    <w:rsid w:val="00143905"/>
    <w:rsid w:val="0014426B"/>
    <w:rsid w:val="00144AFA"/>
    <w:rsid w:val="00144BB0"/>
    <w:rsid w:val="00144E7F"/>
    <w:rsid w:val="00144F76"/>
    <w:rsid w:val="00145554"/>
    <w:rsid w:val="001461EF"/>
    <w:rsid w:val="00146553"/>
    <w:rsid w:val="00147107"/>
    <w:rsid w:val="00147114"/>
    <w:rsid w:val="00147184"/>
    <w:rsid w:val="001476EC"/>
    <w:rsid w:val="00147D3A"/>
    <w:rsid w:val="00147F60"/>
    <w:rsid w:val="001503A4"/>
    <w:rsid w:val="00150495"/>
    <w:rsid w:val="00150634"/>
    <w:rsid w:val="00150A7C"/>
    <w:rsid w:val="00150B06"/>
    <w:rsid w:val="00150C3A"/>
    <w:rsid w:val="0015130A"/>
    <w:rsid w:val="001515BD"/>
    <w:rsid w:val="001515D3"/>
    <w:rsid w:val="001535B2"/>
    <w:rsid w:val="00153A3B"/>
    <w:rsid w:val="00153A74"/>
    <w:rsid w:val="00153DDB"/>
    <w:rsid w:val="00154896"/>
    <w:rsid w:val="00155052"/>
    <w:rsid w:val="001554C6"/>
    <w:rsid w:val="00156982"/>
    <w:rsid w:val="00157255"/>
    <w:rsid w:val="001572F7"/>
    <w:rsid w:val="00157C93"/>
    <w:rsid w:val="00157EDF"/>
    <w:rsid w:val="00160397"/>
    <w:rsid w:val="001603D6"/>
    <w:rsid w:val="00160A5D"/>
    <w:rsid w:val="00160E46"/>
    <w:rsid w:val="00162058"/>
    <w:rsid w:val="0016238A"/>
    <w:rsid w:val="00162D89"/>
    <w:rsid w:val="001630E3"/>
    <w:rsid w:val="001632C8"/>
    <w:rsid w:val="0016365F"/>
    <w:rsid w:val="001639D3"/>
    <w:rsid w:val="00163E0E"/>
    <w:rsid w:val="00163FD8"/>
    <w:rsid w:val="00164A45"/>
    <w:rsid w:val="00164DEB"/>
    <w:rsid w:val="00165163"/>
    <w:rsid w:val="001653DF"/>
    <w:rsid w:val="001654F0"/>
    <w:rsid w:val="00165A6B"/>
    <w:rsid w:val="00166232"/>
    <w:rsid w:val="00166C2E"/>
    <w:rsid w:val="00166EB4"/>
    <w:rsid w:val="0016757B"/>
    <w:rsid w:val="00167A28"/>
    <w:rsid w:val="00167BB2"/>
    <w:rsid w:val="00167EE5"/>
    <w:rsid w:val="00170108"/>
    <w:rsid w:val="00172246"/>
    <w:rsid w:val="00172707"/>
    <w:rsid w:val="00172A83"/>
    <w:rsid w:val="00172B71"/>
    <w:rsid w:val="00172BC0"/>
    <w:rsid w:val="00172CF6"/>
    <w:rsid w:val="001734A0"/>
    <w:rsid w:val="001738B7"/>
    <w:rsid w:val="00173E02"/>
    <w:rsid w:val="00174214"/>
    <w:rsid w:val="0017431A"/>
    <w:rsid w:val="00174741"/>
    <w:rsid w:val="0017494A"/>
    <w:rsid w:val="00174B37"/>
    <w:rsid w:val="001757A0"/>
    <w:rsid w:val="00175AB5"/>
    <w:rsid w:val="00175BA3"/>
    <w:rsid w:val="0017632A"/>
    <w:rsid w:val="001764A1"/>
    <w:rsid w:val="00176615"/>
    <w:rsid w:val="00176A5F"/>
    <w:rsid w:val="00176CCB"/>
    <w:rsid w:val="00176D85"/>
    <w:rsid w:val="0017708E"/>
    <w:rsid w:val="00177124"/>
    <w:rsid w:val="0017760F"/>
    <w:rsid w:val="00180E82"/>
    <w:rsid w:val="0018122F"/>
    <w:rsid w:val="00181C73"/>
    <w:rsid w:val="001826FC"/>
    <w:rsid w:val="0018281D"/>
    <w:rsid w:val="00182EB9"/>
    <w:rsid w:val="0018351D"/>
    <w:rsid w:val="001840CE"/>
    <w:rsid w:val="0018416D"/>
    <w:rsid w:val="00184326"/>
    <w:rsid w:val="00184670"/>
    <w:rsid w:val="00184B39"/>
    <w:rsid w:val="001855E9"/>
    <w:rsid w:val="00185BDD"/>
    <w:rsid w:val="00186713"/>
    <w:rsid w:val="001867AE"/>
    <w:rsid w:val="00187701"/>
    <w:rsid w:val="00187F8F"/>
    <w:rsid w:val="001903D8"/>
    <w:rsid w:val="001905A5"/>
    <w:rsid w:val="0019066F"/>
    <w:rsid w:val="00190E31"/>
    <w:rsid w:val="001913E8"/>
    <w:rsid w:val="00191F32"/>
    <w:rsid w:val="001920A5"/>
    <w:rsid w:val="00192613"/>
    <w:rsid w:val="00192740"/>
    <w:rsid w:val="0019279F"/>
    <w:rsid w:val="0019285D"/>
    <w:rsid w:val="00192A51"/>
    <w:rsid w:val="00192B89"/>
    <w:rsid w:val="00192C4A"/>
    <w:rsid w:val="00192CAD"/>
    <w:rsid w:val="00193047"/>
    <w:rsid w:val="00193AE4"/>
    <w:rsid w:val="00193E14"/>
    <w:rsid w:val="00193F46"/>
    <w:rsid w:val="00194FA9"/>
    <w:rsid w:val="00195098"/>
    <w:rsid w:val="001955A7"/>
    <w:rsid w:val="00195701"/>
    <w:rsid w:val="001958EA"/>
    <w:rsid w:val="00195B60"/>
    <w:rsid w:val="00195B80"/>
    <w:rsid w:val="00196C1B"/>
    <w:rsid w:val="001973A0"/>
    <w:rsid w:val="00197A91"/>
    <w:rsid w:val="001A030D"/>
    <w:rsid w:val="001A0487"/>
    <w:rsid w:val="001A0DE8"/>
    <w:rsid w:val="001A0F7C"/>
    <w:rsid w:val="001A111F"/>
    <w:rsid w:val="001A1136"/>
    <w:rsid w:val="001A14F2"/>
    <w:rsid w:val="001A1804"/>
    <w:rsid w:val="001A1B26"/>
    <w:rsid w:val="001A1B9F"/>
    <w:rsid w:val="001A2498"/>
    <w:rsid w:val="001A263A"/>
    <w:rsid w:val="001A339A"/>
    <w:rsid w:val="001A4CEE"/>
    <w:rsid w:val="001A514A"/>
    <w:rsid w:val="001A54D2"/>
    <w:rsid w:val="001A5F3B"/>
    <w:rsid w:val="001A61E6"/>
    <w:rsid w:val="001A6400"/>
    <w:rsid w:val="001A643B"/>
    <w:rsid w:val="001A681B"/>
    <w:rsid w:val="001A6975"/>
    <w:rsid w:val="001A6B09"/>
    <w:rsid w:val="001A6B3E"/>
    <w:rsid w:val="001A7723"/>
    <w:rsid w:val="001A77A9"/>
    <w:rsid w:val="001B0B3C"/>
    <w:rsid w:val="001B1720"/>
    <w:rsid w:val="001B1D88"/>
    <w:rsid w:val="001B1F2E"/>
    <w:rsid w:val="001B2971"/>
    <w:rsid w:val="001B2A70"/>
    <w:rsid w:val="001B388E"/>
    <w:rsid w:val="001B415B"/>
    <w:rsid w:val="001B459F"/>
    <w:rsid w:val="001B61CA"/>
    <w:rsid w:val="001B6513"/>
    <w:rsid w:val="001B653C"/>
    <w:rsid w:val="001B68D6"/>
    <w:rsid w:val="001B701F"/>
    <w:rsid w:val="001B7321"/>
    <w:rsid w:val="001B73CC"/>
    <w:rsid w:val="001B7C37"/>
    <w:rsid w:val="001C1501"/>
    <w:rsid w:val="001C16D7"/>
    <w:rsid w:val="001C1DEA"/>
    <w:rsid w:val="001C215C"/>
    <w:rsid w:val="001C2408"/>
    <w:rsid w:val="001C2714"/>
    <w:rsid w:val="001C2B1B"/>
    <w:rsid w:val="001C2B2A"/>
    <w:rsid w:val="001C2DAB"/>
    <w:rsid w:val="001C2DD2"/>
    <w:rsid w:val="001C2E36"/>
    <w:rsid w:val="001C34BD"/>
    <w:rsid w:val="001C36F4"/>
    <w:rsid w:val="001C4A5F"/>
    <w:rsid w:val="001C5176"/>
    <w:rsid w:val="001C544B"/>
    <w:rsid w:val="001C59A5"/>
    <w:rsid w:val="001C5BBE"/>
    <w:rsid w:val="001C6CB0"/>
    <w:rsid w:val="001C6DA2"/>
    <w:rsid w:val="001C6DC5"/>
    <w:rsid w:val="001C775B"/>
    <w:rsid w:val="001D0E44"/>
    <w:rsid w:val="001D1259"/>
    <w:rsid w:val="001D1615"/>
    <w:rsid w:val="001D1D8E"/>
    <w:rsid w:val="001D228C"/>
    <w:rsid w:val="001D22E0"/>
    <w:rsid w:val="001D24CE"/>
    <w:rsid w:val="001D2DC6"/>
    <w:rsid w:val="001D3446"/>
    <w:rsid w:val="001D3702"/>
    <w:rsid w:val="001D3AF4"/>
    <w:rsid w:val="001D4E20"/>
    <w:rsid w:val="001D77EC"/>
    <w:rsid w:val="001D7C32"/>
    <w:rsid w:val="001D7CE2"/>
    <w:rsid w:val="001E00B9"/>
    <w:rsid w:val="001E0517"/>
    <w:rsid w:val="001E05C0"/>
    <w:rsid w:val="001E05DF"/>
    <w:rsid w:val="001E07EB"/>
    <w:rsid w:val="001E0F27"/>
    <w:rsid w:val="001E1792"/>
    <w:rsid w:val="001E209F"/>
    <w:rsid w:val="001E2731"/>
    <w:rsid w:val="001E2764"/>
    <w:rsid w:val="001E2AE0"/>
    <w:rsid w:val="001E2C4B"/>
    <w:rsid w:val="001E33B9"/>
    <w:rsid w:val="001E3C00"/>
    <w:rsid w:val="001E3EA0"/>
    <w:rsid w:val="001E54A0"/>
    <w:rsid w:val="001E5B91"/>
    <w:rsid w:val="001E6D80"/>
    <w:rsid w:val="001E6FD8"/>
    <w:rsid w:val="001E7012"/>
    <w:rsid w:val="001E72BE"/>
    <w:rsid w:val="001F07D3"/>
    <w:rsid w:val="001F0883"/>
    <w:rsid w:val="001F0A1D"/>
    <w:rsid w:val="001F172A"/>
    <w:rsid w:val="001F26A2"/>
    <w:rsid w:val="001F2738"/>
    <w:rsid w:val="001F2842"/>
    <w:rsid w:val="001F2A96"/>
    <w:rsid w:val="001F2F42"/>
    <w:rsid w:val="001F341F"/>
    <w:rsid w:val="001F35C6"/>
    <w:rsid w:val="001F3CDA"/>
    <w:rsid w:val="001F3DA5"/>
    <w:rsid w:val="001F42B4"/>
    <w:rsid w:val="001F5809"/>
    <w:rsid w:val="001F58A4"/>
    <w:rsid w:val="001F5FC6"/>
    <w:rsid w:val="001F652B"/>
    <w:rsid w:val="001F6611"/>
    <w:rsid w:val="001F727C"/>
    <w:rsid w:val="001F7697"/>
    <w:rsid w:val="00200227"/>
    <w:rsid w:val="002003F4"/>
    <w:rsid w:val="00200F96"/>
    <w:rsid w:val="00201228"/>
    <w:rsid w:val="00201AD7"/>
    <w:rsid w:val="00201AEC"/>
    <w:rsid w:val="00202124"/>
    <w:rsid w:val="00202432"/>
    <w:rsid w:val="00202894"/>
    <w:rsid w:val="00202AB7"/>
    <w:rsid w:val="00202F31"/>
    <w:rsid w:val="002030E6"/>
    <w:rsid w:val="00203170"/>
    <w:rsid w:val="002032FF"/>
    <w:rsid w:val="002035EE"/>
    <w:rsid w:val="002050C6"/>
    <w:rsid w:val="00205488"/>
    <w:rsid w:val="002062DE"/>
    <w:rsid w:val="00206453"/>
    <w:rsid w:val="00206530"/>
    <w:rsid w:val="002074C0"/>
    <w:rsid w:val="002077C9"/>
    <w:rsid w:val="00210980"/>
    <w:rsid w:val="002109EF"/>
    <w:rsid w:val="00210C13"/>
    <w:rsid w:val="00211037"/>
    <w:rsid w:val="00211465"/>
    <w:rsid w:val="002114C3"/>
    <w:rsid w:val="00211701"/>
    <w:rsid w:val="00211A65"/>
    <w:rsid w:val="00211CCE"/>
    <w:rsid w:val="00211E6B"/>
    <w:rsid w:val="00212055"/>
    <w:rsid w:val="00212CCD"/>
    <w:rsid w:val="00212F5B"/>
    <w:rsid w:val="00212F74"/>
    <w:rsid w:val="00212FDD"/>
    <w:rsid w:val="00213344"/>
    <w:rsid w:val="00213689"/>
    <w:rsid w:val="00213825"/>
    <w:rsid w:val="00213CE9"/>
    <w:rsid w:val="00213CEB"/>
    <w:rsid w:val="0021404D"/>
    <w:rsid w:val="00215564"/>
    <w:rsid w:val="002157DF"/>
    <w:rsid w:val="002165EC"/>
    <w:rsid w:val="0021719E"/>
    <w:rsid w:val="00217EF4"/>
    <w:rsid w:val="002204B0"/>
    <w:rsid w:val="002204E0"/>
    <w:rsid w:val="002206A4"/>
    <w:rsid w:val="00220744"/>
    <w:rsid w:val="002208ED"/>
    <w:rsid w:val="00221B71"/>
    <w:rsid w:val="00221BAF"/>
    <w:rsid w:val="00222ECE"/>
    <w:rsid w:val="00222F1E"/>
    <w:rsid w:val="00222FBD"/>
    <w:rsid w:val="00222FDB"/>
    <w:rsid w:val="00223177"/>
    <w:rsid w:val="002238C3"/>
    <w:rsid w:val="00223A8E"/>
    <w:rsid w:val="00223F19"/>
    <w:rsid w:val="00224040"/>
    <w:rsid w:val="002240C4"/>
    <w:rsid w:val="00224AB4"/>
    <w:rsid w:val="00224B4E"/>
    <w:rsid w:val="00224F20"/>
    <w:rsid w:val="0022596C"/>
    <w:rsid w:val="00225D03"/>
    <w:rsid w:val="00225D99"/>
    <w:rsid w:val="00225F38"/>
    <w:rsid w:val="002260CB"/>
    <w:rsid w:val="002262D5"/>
    <w:rsid w:val="00226642"/>
    <w:rsid w:val="00226D39"/>
    <w:rsid w:val="002272DD"/>
    <w:rsid w:val="002279B4"/>
    <w:rsid w:val="00227E14"/>
    <w:rsid w:val="00227FDD"/>
    <w:rsid w:val="00230241"/>
    <w:rsid w:val="002302C0"/>
    <w:rsid w:val="002308BA"/>
    <w:rsid w:val="00230904"/>
    <w:rsid w:val="00230952"/>
    <w:rsid w:val="00231980"/>
    <w:rsid w:val="00231B86"/>
    <w:rsid w:val="00231FFF"/>
    <w:rsid w:val="002320F1"/>
    <w:rsid w:val="00232277"/>
    <w:rsid w:val="002322FB"/>
    <w:rsid w:val="00233198"/>
    <w:rsid w:val="00233569"/>
    <w:rsid w:val="00233D7E"/>
    <w:rsid w:val="00234146"/>
    <w:rsid w:val="002343BC"/>
    <w:rsid w:val="002344F4"/>
    <w:rsid w:val="00234C39"/>
    <w:rsid w:val="0023553B"/>
    <w:rsid w:val="002356FD"/>
    <w:rsid w:val="00235981"/>
    <w:rsid w:val="00235DB1"/>
    <w:rsid w:val="002362FE"/>
    <w:rsid w:val="00236E06"/>
    <w:rsid w:val="00237E0B"/>
    <w:rsid w:val="00240366"/>
    <w:rsid w:val="00240D03"/>
    <w:rsid w:val="00240DD3"/>
    <w:rsid w:val="00240E28"/>
    <w:rsid w:val="0024121C"/>
    <w:rsid w:val="0024160C"/>
    <w:rsid w:val="002419A6"/>
    <w:rsid w:val="00241B59"/>
    <w:rsid w:val="0024204A"/>
    <w:rsid w:val="00242649"/>
    <w:rsid w:val="0024318A"/>
    <w:rsid w:val="0024343A"/>
    <w:rsid w:val="0024377A"/>
    <w:rsid w:val="00244343"/>
    <w:rsid w:val="00244EEF"/>
    <w:rsid w:val="00245230"/>
    <w:rsid w:val="002460C1"/>
    <w:rsid w:val="002467CA"/>
    <w:rsid w:val="00246A93"/>
    <w:rsid w:val="00247351"/>
    <w:rsid w:val="00247447"/>
    <w:rsid w:val="002476C8"/>
    <w:rsid w:val="002479F6"/>
    <w:rsid w:val="00247CA9"/>
    <w:rsid w:val="00247FE0"/>
    <w:rsid w:val="00250823"/>
    <w:rsid w:val="00250A26"/>
    <w:rsid w:val="00250EAC"/>
    <w:rsid w:val="002511CF"/>
    <w:rsid w:val="00251394"/>
    <w:rsid w:val="00251BA0"/>
    <w:rsid w:val="0025276A"/>
    <w:rsid w:val="00252A52"/>
    <w:rsid w:val="002531ED"/>
    <w:rsid w:val="00253F06"/>
    <w:rsid w:val="002546F1"/>
    <w:rsid w:val="00254789"/>
    <w:rsid w:val="0025488C"/>
    <w:rsid w:val="00254B4D"/>
    <w:rsid w:val="00254E2A"/>
    <w:rsid w:val="00255020"/>
    <w:rsid w:val="002552D2"/>
    <w:rsid w:val="0025570A"/>
    <w:rsid w:val="00255AAF"/>
    <w:rsid w:val="00256577"/>
    <w:rsid w:val="00256C94"/>
    <w:rsid w:val="002572BE"/>
    <w:rsid w:val="00257779"/>
    <w:rsid w:val="002577A3"/>
    <w:rsid w:val="00260687"/>
    <w:rsid w:val="00260A21"/>
    <w:rsid w:val="00260ADA"/>
    <w:rsid w:val="002612FA"/>
    <w:rsid w:val="00261300"/>
    <w:rsid w:val="00261377"/>
    <w:rsid w:val="0026183D"/>
    <w:rsid w:val="0026197A"/>
    <w:rsid w:val="00261A5E"/>
    <w:rsid w:val="00262E6A"/>
    <w:rsid w:val="00262ED1"/>
    <w:rsid w:val="002638B4"/>
    <w:rsid w:val="00263B32"/>
    <w:rsid w:val="00263F55"/>
    <w:rsid w:val="0026427D"/>
    <w:rsid w:val="00264D02"/>
    <w:rsid w:val="00265282"/>
    <w:rsid w:val="00265454"/>
    <w:rsid w:val="00265B9C"/>
    <w:rsid w:val="00266213"/>
    <w:rsid w:val="0026637A"/>
    <w:rsid w:val="002664E6"/>
    <w:rsid w:val="00266B10"/>
    <w:rsid w:val="00266B1A"/>
    <w:rsid w:val="002676FD"/>
    <w:rsid w:val="0027075D"/>
    <w:rsid w:val="00270D03"/>
    <w:rsid w:val="00270F30"/>
    <w:rsid w:val="00271824"/>
    <w:rsid w:val="0027191F"/>
    <w:rsid w:val="00271988"/>
    <w:rsid w:val="00271D13"/>
    <w:rsid w:val="002720FA"/>
    <w:rsid w:val="00272498"/>
    <w:rsid w:val="00272684"/>
    <w:rsid w:val="00272850"/>
    <w:rsid w:val="00272928"/>
    <w:rsid w:val="00272BB6"/>
    <w:rsid w:val="00272CE0"/>
    <w:rsid w:val="00272EA7"/>
    <w:rsid w:val="00272F79"/>
    <w:rsid w:val="00273034"/>
    <w:rsid w:val="0027436A"/>
    <w:rsid w:val="0027458C"/>
    <w:rsid w:val="00274A2A"/>
    <w:rsid w:val="00274EBE"/>
    <w:rsid w:val="00275223"/>
    <w:rsid w:val="0027547F"/>
    <w:rsid w:val="00276206"/>
    <w:rsid w:val="00276AF1"/>
    <w:rsid w:val="0027784E"/>
    <w:rsid w:val="00277C39"/>
    <w:rsid w:val="00277E23"/>
    <w:rsid w:val="00280149"/>
    <w:rsid w:val="00282134"/>
    <w:rsid w:val="00282425"/>
    <w:rsid w:val="00282B64"/>
    <w:rsid w:val="00282DF2"/>
    <w:rsid w:val="00283336"/>
    <w:rsid w:val="00283393"/>
    <w:rsid w:val="002836F4"/>
    <w:rsid w:val="00283713"/>
    <w:rsid w:val="00283968"/>
    <w:rsid w:val="00283A0B"/>
    <w:rsid w:val="002842FE"/>
    <w:rsid w:val="00284BFA"/>
    <w:rsid w:val="00285060"/>
    <w:rsid w:val="002853CA"/>
    <w:rsid w:val="00285731"/>
    <w:rsid w:val="00285AC0"/>
    <w:rsid w:val="00285C27"/>
    <w:rsid w:val="002860DA"/>
    <w:rsid w:val="002860FF"/>
    <w:rsid w:val="00286124"/>
    <w:rsid w:val="002862A4"/>
    <w:rsid w:val="00286BB7"/>
    <w:rsid w:val="00286BED"/>
    <w:rsid w:val="00287994"/>
    <w:rsid w:val="00287B06"/>
    <w:rsid w:val="00287B2A"/>
    <w:rsid w:val="00287ECC"/>
    <w:rsid w:val="0029034B"/>
    <w:rsid w:val="0029057C"/>
    <w:rsid w:val="002909D6"/>
    <w:rsid w:val="00290D64"/>
    <w:rsid w:val="002913F9"/>
    <w:rsid w:val="00291574"/>
    <w:rsid w:val="00291C72"/>
    <w:rsid w:val="00291D4A"/>
    <w:rsid w:val="00292309"/>
    <w:rsid w:val="00292573"/>
    <w:rsid w:val="00292AEC"/>
    <w:rsid w:val="00292D1D"/>
    <w:rsid w:val="002931CB"/>
    <w:rsid w:val="002940CF"/>
    <w:rsid w:val="0029442E"/>
    <w:rsid w:val="002949F9"/>
    <w:rsid w:val="00294A2C"/>
    <w:rsid w:val="00294B74"/>
    <w:rsid w:val="00294C03"/>
    <w:rsid w:val="0029512E"/>
    <w:rsid w:val="0029523B"/>
    <w:rsid w:val="00295935"/>
    <w:rsid w:val="0029596C"/>
    <w:rsid w:val="00296EFA"/>
    <w:rsid w:val="002971CE"/>
    <w:rsid w:val="0029720F"/>
    <w:rsid w:val="00297ACA"/>
    <w:rsid w:val="002A0290"/>
    <w:rsid w:val="002A05A5"/>
    <w:rsid w:val="002A0F5F"/>
    <w:rsid w:val="002A1351"/>
    <w:rsid w:val="002A172E"/>
    <w:rsid w:val="002A182E"/>
    <w:rsid w:val="002A183D"/>
    <w:rsid w:val="002A2923"/>
    <w:rsid w:val="002A2DE3"/>
    <w:rsid w:val="002A3277"/>
    <w:rsid w:val="002A3B3E"/>
    <w:rsid w:val="002A3F92"/>
    <w:rsid w:val="002A4609"/>
    <w:rsid w:val="002A4D63"/>
    <w:rsid w:val="002A52AA"/>
    <w:rsid w:val="002A55C5"/>
    <w:rsid w:val="002A6EAA"/>
    <w:rsid w:val="002B0767"/>
    <w:rsid w:val="002B0E68"/>
    <w:rsid w:val="002B1179"/>
    <w:rsid w:val="002B1C54"/>
    <w:rsid w:val="002B1F5A"/>
    <w:rsid w:val="002B1F62"/>
    <w:rsid w:val="002B30B9"/>
    <w:rsid w:val="002B4236"/>
    <w:rsid w:val="002B44FE"/>
    <w:rsid w:val="002B469D"/>
    <w:rsid w:val="002B47CC"/>
    <w:rsid w:val="002B4AA1"/>
    <w:rsid w:val="002B50DF"/>
    <w:rsid w:val="002B51F2"/>
    <w:rsid w:val="002B524A"/>
    <w:rsid w:val="002B5995"/>
    <w:rsid w:val="002B60C1"/>
    <w:rsid w:val="002B6498"/>
    <w:rsid w:val="002B666C"/>
    <w:rsid w:val="002B6970"/>
    <w:rsid w:val="002B76FF"/>
    <w:rsid w:val="002B7915"/>
    <w:rsid w:val="002C05CA"/>
    <w:rsid w:val="002C0BEC"/>
    <w:rsid w:val="002C0F9D"/>
    <w:rsid w:val="002C1335"/>
    <w:rsid w:val="002C138F"/>
    <w:rsid w:val="002C1483"/>
    <w:rsid w:val="002C18BB"/>
    <w:rsid w:val="002C2426"/>
    <w:rsid w:val="002C2AD1"/>
    <w:rsid w:val="002C2EEF"/>
    <w:rsid w:val="002C30E2"/>
    <w:rsid w:val="002C3F78"/>
    <w:rsid w:val="002C44A3"/>
    <w:rsid w:val="002C4654"/>
    <w:rsid w:val="002C4F87"/>
    <w:rsid w:val="002C5978"/>
    <w:rsid w:val="002C59BD"/>
    <w:rsid w:val="002C5F33"/>
    <w:rsid w:val="002C65DB"/>
    <w:rsid w:val="002C6DC8"/>
    <w:rsid w:val="002C7262"/>
    <w:rsid w:val="002C7BB6"/>
    <w:rsid w:val="002D0CE8"/>
    <w:rsid w:val="002D0D51"/>
    <w:rsid w:val="002D0F04"/>
    <w:rsid w:val="002D1A1A"/>
    <w:rsid w:val="002D1D4D"/>
    <w:rsid w:val="002D2B1C"/>
    <w:rsid w:val="002D3093"/>
    <w:rsid w:val="002D33E0"/>
    <w:rsid w:val="002D35A7"/>
    <w:rsid w:val="002D35BE"/>
    <w:rsid w:val="002D3930"/>
    <w:rsid w:val="002D3C9E"/>
    <w:rsid w:val="002D3EA4"/>
    <w:rsid w:val="002D49D7"/>
    <w:rsid w:val="002D4DE5"/>
    <w:rsid w:val="002D4E16"/>
    <w:rsid w:val="002D573A"/>
    <w:rsid w:val="002D6055"/>
    <w:rsid w:val="002D6216"/>
    <w:rsid w:val="002D67C4"/>
    <w:rsid w:val="002D6931"/>
    <w:rsid w:val="002D6AF2"/>
    <w:rsid w:val="002D6C73"/>
    <w:rsid w:val="002D78F5"/>
    <w:rsid w:val="002D79C3"/>
    <w:rsid w:val="002E01B5"/>
    <w:rsid w:val="002E0208"/>
    <w:rsid w:val="002E04CC"/>
    <w:rsid w:val="002E0CFC"/>
    <w:rsid w:val="002E114D"/>
    <w:rsid w:val="002E179D"/>
    <w:rsid w:val="002E1932"/>
    <w:rsid w:val="002E1DA0"/>
    <w:rsid w:val="002E247D"/>
    <w:rsid w:val="002E2E24"/>
    <w:rsid w:val="002E31A5"/>
    <w:rsid w:val="002E3C7A"/>
    <w:rsid w:val="002E3CC1"/>
    <w:rsid w:val="002E4104"/>
    <w:rsid w:val="002E5196"/>
    <w:rsid w:val="002E6BF9"/>
    <w:rsid w:val="002E733D"/>
    <w:rsid w:val="002E746E"/>
    <w:rsid w:val="002E748B"/>
    <w:rsid w:val="002E7CFC"/>
    <w:rsid w:val="002F0196"/>
    <w:rsid w:val="002F02FE"/>
    <w:rsid w:val="002F07A0"/>
    <w:rsid w:val="002F0B0F"/>
    <w:rsid w:val="002F0BC4"/>
    <w:rsid w:val="002F0CF4"/>
    <w:rsid w:val="002F15EF"/>
    <w:rsid w:val="002F1915"/>
    <w:rsid w:val="002F26C2"/>
    <w:rsid w:val="002F2903"/>
    <w:rsid w:val="002F3795"/>
    <w:rsid w:val="002F3816"/>
    <w:rsid w:val="002F4A69"/>
    <w:rsid w:val="002F4BBF"/>
    <w:rsid w:val="002F4CAB"/>
    <w:rsid w:val="002F58D6"/>
    <w:rsid w:val="002F5BD0"/>
    <w:rsid w:val="002F625D"/>
    <w:rsid w:val="002F6606"/>
    <w:rsid w:val="002F6C98"/>
    <w:rsid w:val="002F72D7"/>
    <w:rsid w:val="002F76BE"/>
    <w:rsid w:val="002F7C91"/>
    <w:rsid w:val="00301D12"/>
    <w:rsid w:val="00302717"/>
    <w:rsid w:val="00302D0C"/>
    <w:rsid w:val="00302EF5"/>
    <w:rsid w:val="00302F9C"/>
    <w:rsid w:val="003035FA"/>
    <w:rsid w:val="00303923"/>
    <w:rsid w:val="00303B2B"/>
    <w:rsid w:val="00304436"/>
    <w:rsid w:val="00304995"/>
    <w:rsid w:val="00304AF0"/>
    <w:rsid w:val="00304FFD"/>
    <w:rsid w:val="0030515A"/>
    <w:rsid w:val="00305225"/>
    <w:rsid w:val="003055A8"/>
    <w:rsid w:val="00305625"/>
    <w:rsid w:val="00305EFC"/>
    <w:rsid w:val="00305F68"/>
    <w:rsid w:val="00306078"/>
    <w:rsid w:val="003062EF"/>
    <w:rsid w:val="00306D2E"/>
    <w:rsid w:val="00306EB8"/>
    <w:rsid w:val="00310159"/>
    <w:rsid w:val="00310C62"/>
    <w:rsid w:val="0031111B"/>
    <w:rsid w:val="00311715"/>
    <w:rsid w:val="00311734"/>
    <w:rsid w:val="00311F86"/>
    <w:rsid w:val="00312CB3"/>
    <w:rsid w:val="00312E4B"/>
    <w:rsid w:val="003130E6"/>
    <w:rsid w:val="003138AF"/>
    <w:rsid w:val="00313DE6"/>
    <w:rsid w:val="0031408A"/>
    <w:rsid w:val="0031416A"/>
    <w:rsid w:val="00314777"/>
    <w:rsid w:val="00314A87"/>
    <w:rsid w:val="0031530E"/>
    <w:rsid w:val="00315385"/>
    <w:rsid w:val="0031595D"/>
    <w:rsid w:val="00315AD4"/>
    <w:rsid w:val="00316015"/>
    <w:rsid w:val="003163E1"/>
    <w:rsid w:val="003165F2"/>
    <w:rsid w:val="003168D3"/>
    <w:rsid w:val="00316FBC"/>
    <w:rsid w:val="00317035"/>
    <w:rsid w:val="00317302"/>
    <w:rsid w:val="0032005F"/>
    <w:rsid w:val="003202F8"/>
    <w:rsid w:val="00320405"/>
    <w:rsid w:val="00320585"/>
    <w:rsid w:val="00320850"/>
    <w:rsid w:val="00320E50"/>
    <w:rsid w:val="00320F37"/>
    <w:rsid w:val="00321AB1"/>
    <w:rsid w:val="00322F05"/>
    <w:rsid w:val="00322F8E"/>
    <w:rsid w:val="003245BF"/>
    <w:rsid w:val="00324E18"/>
    <w:rsid w:val="0032562E"/>
    <w:rsid w:val="00325869"/>
    <w:rsid w:val="00325A18"/>
    <w:rsid w:val="00325B83"/>
    <w:rsid w:val="00325F21"/>
    <w:rsid w:val="00325FDE"/>
    <w:rsid w:val="00326235"/>
    <w:rsid w:val="00326FB8"/>
    <w:rsid w:val="00327849"/>
    <w:rsid w:val="00327C64"/>
    <w:rsid w:val="003301EA"/>
    <w:rsid w:val="00330893"/>
    <w:rsid w:val="003309FE"/>
    <w:rsid w:val="00330A57"/>
    <w:rsid w:val="00330AD1"/>
    <w:rsid w:val="00330D56"/>
    <w:rsid w:val="0033148C"/>
    <w:rsid w:val="003317E1"/>
    <w:rsid w:val="003317E6"/>
    <w:rsid w:val="003319EC"/>
    <w:rsid w:val="0033306B"/>
    <w:rsid w:val="0033312A"/>
    <w:rsid w:val="003339CB"/>
    <w:rsid w:val="00333E5E"/>
    <w:rsid w:val="00334EA0"/>
    <w:rsid w:val="003352A7"/>
    <w:rsid w:val="00335EC4"/>
    <w:rsid w:val="0033733E"/>
    <w:rsid w:val="0033754B"/>
    <w:rsid w:val="003376AF"/>
    <w:rsid w:val="003378E8"/>
    <w:rsid w:val="003402CA"/>
    <w:rsid w:val="00340413"/>
    <w:rsid w:val="003404A8"/>
    <w:rsid w:val="0034063D"/>
    <w:rsid w:val="0034086A"/>
    <w:rsid w:val="0034098B"/>
    <w:rsid w:val="00341196"/>
    <w:rsid w:val="00341503"/>
    <w:rsid w:val="003425F1"/>
    <w:rsid w:val="00343995"/>
    <w:rsid w:val="00343FBC"/>
    <w:rsid w:val="00344286"/>
    <w:rsid w:val="00344937"/>
    <w:rsid w:val="003450AF"/>
    <w:rsid w:val="00346770"/>
    <w:rsid w:val="00346863"/>
    <w:rsid w:val="00347680"/>
    <w:rsid w:val="00347CAB"/>
    <w:rsid w:val="00350193"/>
    <w:rsid w:val="00350473"/>
    <w:rsid w:val="00350989"/>
    <w:rsid w:val="00350D0F"/>
    <w:rsid w:val="00350DE4"/>
    <w:rsid w:val="0035162D"/>
    <w:rsid w:val="0035186B"/>
    <w:rsid w:val="00351E59"/>
    <w:rsid w:val="00351E6C"/>
    <w:rsid w:val="00351EA2"/>
    <w:rsid w:val="00352677"/>
    <w:rsid w:val="00352695"/>
    <w:rsid w:val="00352ADF"/>
    <w:rsid w:val="00352C3D"/>
    <w:rsid w:val="003537A6"/>
    <w:rsid w:val="00353945"/>
    <w:rsid w:val="00353A92"/>
    <w:rsid w:val="00353BAC"/>
    <w:rsid w:val="00353CDD"/>
    <w:rsid w:val="00354109"/>
    <w:rsid w:val="00354280"/>
    <w:rsid w:val="00354AFF"/>
    <w:rsid w:val="003558ED"/>
    <w:rsid w:val="00355FC2"/>
    <w:rsid w:val="00356CB9"/>
    <w:rsid w:val="00356F0A"/>
    <w:rsid w:val="0035796E"/>
    <w:rsid w:val="00357A0E"/>
    <w:rsid w:val="00357C0B"/>
    <w:rsid w:val="00357DC4"/>
    <w:rsid w:val="00357FF4"/>
    <w:rsid w:val="003606C1"/>
    <w:rsid w:val="00360A5A"/>
    <w:rsid w:val="00360ECB"/>
    <w:rsid w:val="00361856"/>
    <w:rsid w:val="00361974"/>
    <w:rsid w:val="00361A63"/>
    <w:rsid w:val="00361BB5"/>
    <w:rsid w:val="00361D14"/>
    <w:rsid w:val="00362DBE"/>
    <w:rsid w:val="003631F3"/>
    <w:rsid w:val="003634DB"/>
    <w:rsid w:val="0036351A"/>
    <w:rsid w:val="00363742"/>
    <w:rsid w:val="00363AFF"/>
    <w:rsid w:val="00364467"/>
    <w:rsid w:val="00364495"/>
    <w:rsid w:val="00364A42"/>
    <w:rsid w:val="00364C4A"/>
    <w:rsid w:val="00364FB9"/>
    <w:rsid w:val="00365FAA"/>
    <w:rsid w:val="0036694C"/>
    <w:rsid w:val="00366A00"/>
    <w:rsid w:val="00366CD9"/>
    <w:rsid w:val="00366DE6"/>
    <w:rsid w:val="00367756"/>
    <w:rsid w:val="00370242"/>
    <w:rsid w:val="00371123"/>
    <w:rsid w:val="0037239A"/>
    <w:rsid w:val="00373055"/>
    <w:rsid w:val="003730FA"/>
    <w:rsid w:val="00373AEA"/>
    <w:rsid w:val="0037430E"/>
    <w:rsid w:val="003744CB"/>
    <w:rsid w:val="00374FA9"/>
    <w:rsid w:val="003750C7"/>
    <w:rsid w:val="00375AE8"/>
    <w:rsid w:val="00375CEB"/>
    <w:rsid w:val="0037626B"/>
    <w:rsid w:val="00377079"/>
    <w:rsid w:val="003776D3"/>
    <w:rsid w:val="00377988"/>
    <w:rsid w:val="00377D62"/>
    <w:rsid w:val="00377F2D"/>
    <w:rsid w:val="003802E6"/>
    <w:rsid w:val="00380DD9"/>
    <w:rsid w:val="003810B3"/>
    <w:rsid w:val="00381C8F"/>
    <w:rsid w:val="0038324A"/>
    <w:rsid w:val="00383A29"/>
    <w:rsid w:val="00384165"/>
    <w:rsid w:val="003842CB"/>
    <w:rsid w:val="00384B8C"/>
    <w:rsid w:val="00384E78"/>
    <w:rsid w:val="003850A5"/>
    <w:rsid w:val="00386259"/>
    <w:rsid w:val="003871E4"/>
    <w:rsid w:val="003874F6"/>
    <w:rsid w:val="0038794D"/>
    <w:rsid w:val="003879A3"/>
    <w:rsid w:val="00387F2A"/>
    <w:rsid w:val="00390681"/>
    <w:rsid w:val="0039077F"/>
    <w:rsid w:val="0039101B"/>
    <w:rsid w:val="0039171C"/>
    <w:rsid w:val="00392327"/>
    <w:rsid w:val="0039249C"/>
    <w:rsid w:val="00392B48"/>
    <w:rsid w:val="00392D32"/>
    <w:rsid w:val="00392D3F"/>
    <w:rsid w:val="0039367E"/>
    <w:rsid w:val="00393D5E"/>
    <w:rsid w:val="00393FC3"/>
    <w:rsid w:val="003943F8"/>
    <w:rsid w:val="00394CF7"/>
    <w:rsid w:val="0039543E"/>
    <w:rsid w:val="003959D6"/>
    <w:rsid w:val="00395F8C"/>
    <w:rsid w:val="003961EB"/>
    <w:rsid w:val="00396D88"/>
    <w:rsid w:val="00397108"/>
    <w:rsid w:val="00397856"/>
    <w:rsid w:val="003978B0"/>
    <w:rsid w:val="003978F2"/>
    <w:rsid w:val="00397AC2"/>
    <w:rsid w:val="00397AF3"/>
    <w:rsid w:val="00397F11"/>
    <w:rsid w:val="003A06DE"/>
    <w:rsid w:val="003A0CCD"/>
    <w:rsid w:val="003A10D6"/>
    <w:rsid w:val="003A120E"/>
    <w:rsid w:val="003A1294"/>
    <w:rsid w:val="003A16CE"/>
    <w:rsid w:val="003A1901"/>
    <w:rsid w:val="003A197D"/>
    <w:rsid w:val="003A1DEE"/>
    <w:rsid w:val="003A2E3B"/>
    <w:rsid w:val="003A320B"/>
    <w:rsid w:val="003A33E6"/>
    <w:rsid w:val="003A4DA9"/>
    <w:rsid w:val="003A4ED0"/>
    <w:rsid w:val="003A5A51"/>
    <w:rsid w:val="003A5B4C"/>
    <w:rsid w:val="003A5D4E"/>
    <w:rsid w:val="003A6031"/>
    <w:rsid w:val="003A6306"/>
    <w:rsid w:val="003A654F"/>
    <w:rsid w:val="003A6680"/>
    <w:rsid w:val="003A6EA0"/>
    <w:rsid w:val="003A7E90"/>
    <w:rsid w:val="003B0402"/>
    <w:rsid w:val="003B1518"/>
    <w:rsid w:val="003B1834"/>
    <w:rsid w:val="003B19D2"/>
    <w:rsid w:val="003B24A8"/>
    <w:rsid w:val="003B2CA7"/>
    <w:rsid w:val="003B2FAD"/>
    <w:rsid w:val="003B363C"/>
    <w:rsid w:val="003B41D5"/>
    <w:rsid w:val="003B4D1A"/>
    <w:rsid w:val="003B4DDA"/>
    <w:rsid w:val="003B55E9"/>
    <w:rsid w:val="003B5622"/>
    <w:rsid w:val="003B580C"/>
    <w:rsid w:val="003B5DFF"/>
    <w:rsid w:val="003B5E6C"/>
    <w:rsid w:val="003B6157"/>
    <w:rsid w:val="003B625D"/>
    <w:rsid w:val="003B6D32"/>
    <w:rsid w:val="003B7047"/>
    <w:rsid w:val="003B7997"/>
    <w:rsid w:val="003B7CDA"/>
    <w:rsid w:val="003C011A"/>
    <w:rsid w:val="003C030E"/>
    <w:rsid w:val="003C10BC"/>
    <w:rsid w:val="003C1289"/>
    <w:rsid w:val="003C1360"/>
    <w:rsid w:val="003C265C"/>
    <w:rsid w:val="003C2687"/>
    <w:rsid w:val="003C26CA"/>
    <w:rsid w:val="003C2BF2"/>
    <w:rsid w:val="003C2D50"/>
    <w:rsid w:val="003C2F14"/>
    <w:rsid w:val="003C397F"/>
    <w:rsid w:val="003C4D6C"/>
    <w:rsid w:val="003C5060"/>
    <w:rsid w:val="003C531B"/>
    <w:rsid w:val="003C6BD0"/>
    <w:rsid w:val="003C7552"/>
    <w:rsid w:val="003C7904"/>
    <w:rsid w:val="003D0066"/>
    <w:rsid w:val="003D0CC3"/>
    <w:rsid w:val="003D14A1"/>
    <w:rsid w:val="003D1E6D"/>
    <w:rsid w:val="003D219E"/>
    <w:rsid w:val="003D259E"/>
    <w:rsid w:val="003D26A8"/>
    <w:rsid w:val="003D29D5"/>
    <w:rsid w:val="003D2E00"/>
    <w:rsid w:val="003D3067"/>
    <w:rsid w:val="003D352D"/>
    <w:rsid w:val="003D35DA"/>
    <w:rsid w:val="003D3B6F"/>
    <w:rsid w:val="003D4764"/>
    <w:rsid w:val="003D4956"/>
    <w:rsid w:val="003D4963"/>
    <w:rsid w:val="003D507D"/>
    <w:rsid w:val="003D52FC"/>
    <w:rsid w:val="003D5BB1"/>
    <w:rsid w:val="003D60CE"/>
    <w:rsid w:val="003D6585"/>
    <w:rsid w:val="003D66CC"/>
    <w:rsid w:val="003D6BE4"/>
    <w:rsid w:val="003D6E07"/>
    <w:rsid w:val="003D757C"/>
    <w:rsid w:val="003D7DDA"/>
    <w:rsid w:val="003E00D0"/>
    <w:rsid w:val="003E04E0"/>
    <w:rsid w:val="003E11B2"/>
    <w:rsid w:val="003E1762"/>
    <w:rsid w:val="003E190A"/>
    <w:rsid w:val="003E217B"/>
    <w:rsid w:val="003E2A25"/>
    <w:rsid w:val="003E3446"/>
    <w:rsid w:val="003E4C08"/>
    <w:rsid w:val="003E4CE3"/>
    <w:rsid w:val="003E5654"/>
    <w:rsid w:val="003E57D4"/>
    <w:rsid w:val="003E5B22"/>
    <w:rsid w:val="003E5BDC"/>
    <w:rsid w:val="003E6017"/>
    <w:rsid w:val="003E749A"/>
    <w:rsid w:val="003E7BE7"/>
    <w:rsid w:val="003E7C5A"/>
    <w:rsid w:val="003E7D88"/>
    <w:rsid w:val="003F08E6"/>
    <w:rsid w:val="003F08EA"/>
    <w:rsid w:val="003F0904"/>
    <w:rsid w:val="003F0ADD"/>
    <w:rsid w:val="003F0B09"/>
    <w:rsid w:val="003F0BDC"/>
    <w:rsid w:val="003F1494"/>
    <w:rsid w:val="003F1894"/>
    <w:rsid w:val="003F1952"/>
    <w:rsid w:val="003F1D2E"/>
    <w:rsid w:val="003F1D7F"/>
    <w:rsid w:val="003F2362"/>
    <w:rsid w:val="003F2BD2"/>
    <w:rsid w:val="003F2D41"/>
    <w:rsid w:val="003F3CC3"/>
    <w:rsid w:val="003F3E2B"/>
    <w:rsid w:val="003F4206"/>
    <w:rsid w:val="003F4D13"/>
    <w:rsid w:val="003F4D62"/>
    <w:rsid w:val="003F4ECD"/>
    <w:rsid w:val="003F4EF2"/>
    <w:rsid w:val="003F5519"/>
    <w:rsid w:val="003F61C4"/>
    <w:rsid w:val="003F6236"/>
    <w:rsid w:val="003F69AF"/>
    <w:rsid w:val="003F76D5"/>
    <w:rsid w:val="003F770C"/>
    <w:rsid w:val="003F793A"/>
    <w:rsid w:val="003F7D96"/>
    <w:rsid w:val="003F7E5D"/>
    <w:rsid w:val="004002B9"/>
    <w:rsid w:val="004015D7"/>
    <w:rsid w:val="00402934"/>
    <w:rsid w:val="00402BDF"/>
    <w:rsid w:val="00402D69"/>
    <w:rsid w:val="00403928"/>
    <w:rsid w:val="0040417C"/>
    <w:rsid w:val="0040421B"/>
    <w:rsid w:val="00404A6C"/>
    <w:rsid w:val="00404DBD"/>
    <w:rsid w:val="00405605"/>
    <w:rsid w:val="004057EF"/>
    <w:rsid w:val="00405E3B"/>
    <w:rsid w:val="00406A86"/>
    <w:rsid w:val="00406B8E"/>
    <w:rsid w:val="00406BED"/>
    <w:rsid w:val="00407B90"/>
    <w:rsid w:val="00407F0C"/>
    <w:rsid w:val="00410CE9"/>
    <w:rsid w:val="00410D1F"/>
    <w:rsid w:val="00410E9A"/>
    <w:rsid w:val="004111D4"/>
    <w:rsid w:val="004114FC"/>
    <w:rsid w:val="0041152C"/>
    <w:rsid w:val="004119A8"/>
    <w:rsid w:val="00412A1E"/>
    <w:rsid w:val="00412F68"/>
    <w:rsid w:val="0041350B"/>
    <w:rsid w:val="00413B1F"/>
    <w:rsid w:val="00413B27"/>
    <w:rsid w:val="00414A84"/>
    <w:rsid w:val="00414DC2"/>
    <w:rsid w:val="00415047"/>
    <w:rsid w:val="0041545D"/>
    <w:rsid w:val="00415664"/>
    <w:rsid w:val="0041637A"/>
    <w:rsid w:val="00416386"/>
    <w:rsid w:val="00416991"/>
    <w:rsid w:val="00417BFF"/>
    <w:rsid w:val="00417D25"/>
    <w:rsid w:val="0042098B"/>
    <w:rsid w:val="00420A6C"/>
    <w:rsid w:val="00420D7A"/>
    <w:rsid w:val="00420DC4"/>
    <w:rsid w:val="00421180"/>
    <w:rsid w:val="0042192E"/>
    <w:rsid w:val="00421AB0"/>
    <w:rsid w:val="00421E8B"/>
    <w:rsid w:val="00422305"/>
    <w:rsid w:val="00422B8D"/>
    <w:rsid w:val="00422C6A"/>
    <w:rsid w:val="00422DE7"/>
    <w:rsid w:val="00422FE1"/>
    <w:rsid w:val="00423A03"/>
    <w:rsid w:val="00424576"/>
    <w:rsid w:val="004245B5"/>
    <w:rsid w:val="00424E55"/>
    <w:rsid w:val="00425321"/>
    <w:rsid w:val="004257A2"/>
    <w:rsid w:val="004261DE"/>
    <w:rsid w:val="00426806"/>
    <w:rsid w:val="004269BD"/>
    <w:rsid w:val="00426A51"/>
    <w:rsid w:val="00430C29"/>
    <w:rsid w:val="00431BD8"/>
    <w:rsid w:val="00431DDE"/>
    <w:rsid w:val="00432910"/>
    <w:rsid w:val="00432A2F"/>
    <w:rsid w:val="00432E4D"/>
    <w:rsid w:val="00433312"/>
    <w:rsid w:val="004334C0"/>
    <w:rsid w:val="004336CB"/>
    <w:rsid w:val="00433C8C"/>
    <w:rsid w:val="0043442D"/>
    <w:rsid w:val="004345D8"/>
    <w:rsid w:val="00434C0D"/>
    <w:rsid w:val="004359ED"/>
    <w:rsid w:val="004363AE"/>
    <w:rsid w:val="00436922"/>
    <w:rsid w:val="00436E0A"/>
    <w:rsid w:val="00437010"/>
    <w:rsid w:val="00437FC7"/>
    <w:rsid w:val="0044011E"/>
    <w:rsid w:val="004401AA"/>
    <w:rsid w:val="004404D6"/>
    <w:rsid w:val="00440F10"/>
    <w:rsid w:val="00440FE5"/>
    <w:rsid w:val="00441249"/>
    <w:rsid w:val="00441DC1"/>
    <w:rsid w:val="00441EB4"/>
    <w:rsid w:val="00441F44"/>
    <w:rsid w:val="004422DA"/>
    <w:rsid w:val="00442E1F"/>
    <w:rsid w:val="00443B0F"/>
    <w:rsid w:val="00444D75"/>
    <w:rsid w:val="00444D7B"/>
    <w:rsid w:val="004451BE"/>
    <w:rsid w:val="0044605C"/>
    <w:rsid w:val="00446329"/>
    <w:rsid w:val="004463BD"/>
    <w:rsid w:val="00446E42"/>
    <w:rsid w:val="00446E76"/>
    <w:rsid w:val="0044701C"/>
    <w:rsid w:val="00447419"/>
    <w:rsid w:val="00447970"/>
    <w:rsid w:val="00447AF4"/>
    <w:rsid w:val="004503E0"/>
    <w:rsid w:val="0045078E"/>
    <w:rsid w:val="00451071"/>
    <w:rsid w:val="00451B47"/>
    <w:rsid w:val="00452173"/>
    <w:rsid w:val="00452926"/>
    <w:rsid w:val="004534EA"/>
    <w:rsid w:val="0045393B"/>
    <w:rsid w:val="0045416E"/>
    <w:rsid w:val="00454447"/>
    <w:rsid w:val="0045448E"/>
    <w:rsid w:val="0045467C"/>
    <w:rsid w:val="00454731"/>
    <w:rsid w:val="00454D95"/>
    <w:rsid w:val="004558C6"/>
    <w:rsid w:val="00455DCF"/>
    <w:rsid w:val="00456145"/>
    <w:rsid w:val="004564CD"/>
    <w:rsid w:val="00456C49"/>
    <w:rsid w:val="00456D05"/>
    <w:rsid w:val="00456EB9"/>
    <w:rsid w:val="00457303"/>
    <w:rsid w:val="0045736B"/>
    <w:rsid w:val="00460385"/>
    <w:rsid w:val="0046060B"/>
    <w:rsid w:val="004609F1"/>
    <w:rsid w:val="00460A29"/>
    <w:rsid w:val="00460D57"/>
    <w:rsid w:val="00461328"/>
    <w:rsid w:val="004617C7"/>
    <w:rsid w:val="0046195D"/>
    <w:rsid w:val="00461972"/>
    <w:rsid w:val="00461A9D"/>
    <w:rsid w:val="00462BDC"/>
    <w:rsid w:val="004632C9"/>
    <w:rsid w:val="00463A43"/>
    <w:rsid w:val="00463C2D"/>
    <w:rsid w:val="00464690"/>
    <w:rsid w:val="00464BF3"/>
    <w:rsid w:val="00465750"/>
    <w:rsid w:val="00465D5F"/>
    <w:rsid w:val="00465DDC"/>
    <w:rsid w:val="004662EF"/>
    <w:rsid w:val="004673CC"/>
    <w:rsid w:val="0046748F"/>
    <w:rsid w:val="00467650"/>
    <w:rsid w:val="004676DB"/>
    <w:rsid w:val="0046783C"/>
    <w:rsid w:val="00467DA3"/>
    <w:rsid w:val="00467F6B"/>
    <w:rsid w:val="004705B1"/>
    <w:rsid w:val="004705D4"/>
    <w:rsid w:val="00470938"/>
    <w:rsid w:val="004710AE"/>
    <w:rsid w:val="00471377"/>
    <w:rsid w:val="004713A2"/>
    <w:rsid w:val="00471569"/>
    <w:rsid w:val="00471D01"/>
    <w:rsid w:val="00471F35"/>
    <w:rsid w:val="00471FC3"/>
    <w:rsid w:val="00472766"/>
    <w:rsid w:val="00472AEA"/>
    <w:rsid w:val="004730BA"/>
    <w:rsid w:val="00473440"/>
    <w:rsid w:val="0047390F"/>
    <w:rsid w:val="00473989"/>
    <w:rsid w:val="00473B9B"/>
    <w:rsid w:val="00473C04"/>
    <w:rsid w:val="00473C82"/>
    <w:rsid w:val="00474060"/>
    <w:rsid w:val="004746A2"/>
    <w:rsid w:val="00474C3A"/>
    <w:rsid w:val="0047528A"/>
    <w:rsid w:val="004768D4"/>
    <w:rsid w:val="004778AD"/>
    <w:rsid w:val="00477950"/>
    <w:rsid w:val="0047798C"/>
    <w:rsid w:val="00477E92"/>
    <w:rsid w:val="004805D6"/>
    <w:rsid w:val="00480FFD"/>
    <w:rsid w:val="0048189A"/>
    <w:rsid w:val="00481C05"/>
    <w:rsid w:val="00481CC7"/>
    <w:rsid w:val="004825FC"/>
    <w:rsid w:val="00482946"/>
    <w:rsid w:val="004832A1"/>
    <w:rsid w:val="0048476B"/>
    <w:rsid w:val="004849C9"/>
    <w:rsid w:val="00484F3F"/>
    <w:rsid w:val="00485DA5"/>
    <w:rsid w:val="004863C7"/>
    <w:rsid w:val="0048780C"/>
    <w:rsid w:val="00487B7C"/>
    <w:rsid w:val="00490618"/>
    <w:rsid w:val="00490B73"/>
    <w:rsid w:val="00490BB4"/>
    <w:rsid w:val="00491C4E"/>
    <w:rsid w:val="00491C68"/>
    <w:rsid w:val="00492720"/>
    <w:rsid w:val="00493309"/>
    <w:rsid w:val="00493545"/>
    <w:rsid w:val="00493660"/>
    <w:rsid w:val="00493EFF"/>
    <w:rsid w:val="0049475E"/>
    <w:rsid w:val="00494FD1"/>
    <w:rsid w:val="0049529D"/>
    <w:rsid w:val="00495337"/>
    <w:rsid w:val="004957F0"/>
    <w:rsid w:val="00496059"/>
    <w:rsid w:val="00496230"/>
    <w:rsid w:val="0049691A"/>
    <w:rsid w:val="00496CBB"/>
    <w:rsid w:val="00496F99"/>
    <w:rsid w:val="00497648"/>
    <w:rsid w:val="00497DBA"/>
    <w:rsid w:val="004A076A"/>
    <w:rsid w:val="004A0A40"/>
    <w:rsid w:val="004A14E0"/>
    <w:rsid w:val="004A154E"/>
    <w:rsid w:val="004A166E"/>
    <w:rsid w:val="004A19C0"/>
    <w:rsid w:val="004A1F8B"/>
    <w:rsid w:val="004A2DA7"/>
    <w:rsid w:val="004A2FFE"/>
    <w:rsid w:val="004A341E"/>
    <w:rsid w:val="004A350D"/>
    <w:rsid w:val="004A3621"/>
    <w:rsid w:val="004A3B77"/>
    <w:rsid w:val="004A3BB3"/>
    <w:rsid w:val="004A3E48"/>
    <w:rsid w:val="004A3FBD"/>
    <w:rsid w:val="004A42B8"/>
    <w:rsid w:val="004A4A54"/>
    <w:rsid w:val="004A4C45"/>
    <w:rsid w:val="004A4D26"/>
    <w:rsid w:val="004A50E2"/>
    <w:rsid w:val="004A5106"/>
    <w:rsid w:val="004A55CB"/>
    <w:rsid w:val="004A5B2E"/>
    <w:rsid w:val="004A6287"/>
    <w:rsid w:val="004A6C9B"/>
    <w:rsid w:val="004A7336"/>
    <w:rsid w:val="004B11D7"/>
    <w:rsid w:val="004B1666"/>
    <w:rsid w:val="004B1B96"/>
    <w:rsid w:val="004B2E1E"/>
    <w:rsid w:val="004B3092"/>
    <w:rsid w:val="004B3528"/>
    <w:rsid w:val="004B397B"/>
    <w:rsid w:val="004B3CDB"/>
    <w:rsid w:val="004B3F62"/>
    <w:rsid w:val="004B3FC3"/>
    <w:rsid w:val="004B45B6"/>
    <w:rsid w:val="004B4A42"/>
    <w:rsid w:val="004B5EE9"/>
    <w:rsid w:val="004B6332"/>
    <w:rsid w:val="004B6803"/>
    <w:rsid w:val="004B70B8"/>
    <w:rsid w:val="004B7551"/>
    <w:rsid w:val="004B77E5"/>
    <w:rsid w:val="004B7897"/>
    <w:rsid w:val="004B7C0E"/>
    <w:rsid w:val="004C086E"/>
    <w:rsid w:val="004C10B7"/>
    <w:rsid w:val="004C1242"/>
    <w:rsid w:val="004C13AA"/>
    <w:rsid w:val="004C1CA4"/>
    <w:rsid w:val="004C1F63"/>
    <w:rsid w:val="004C20DA"/>
    <w:rsid w:val="004C2126"/>
    <w:rsid w:val="004C2EF0"/>
    <w:rsid w:val="004C33ED"/>
    <w:rsid w:val="004C377F"/>
    <w:rsid w:val="004C3C60"/>
    <w:rsid w:val="004C3CDE"/>
    <w:rsid w:val="004C4564"/>
    <w:rsid w:val="004C46D8"/>
    <w:rsid w:val="004C4800"/>
    <w:rsid w:val="004C4AD0"/>
    <w:rsid w:val="004C4BAB"/>
    <w:rsid w:val="004C5C01"/>
    <w:rsid w:val="004C6127"/>
    <w:rsid w:val="004C6641"/>
    <w:rsid w:val="004C6AC4"/>
    <w:rsid w:val="004C7315"/>
    <w:rsid w:val="004C7346"/>
    <w:rsid w:val="004C7992"/>
    <w:rsid w:val="004C7FAB"/>
    <w:rsid w:val="004D024C"/>
    <w:rsid w:val="004D083A"/>
    <w:rsid w:val="004D0A33"/>
    <w:rsid w:val="004D1411"/>
    <w:rsid w:val="004D2452"/>
    <w:rsid w:val="004D2B7A"/>
    <w:rsid w:val="004D2B85"/>
    <w:rsid w:val="004D2BB1"/>
    <w:rsid w:val="004D2FDF"/>
    <w:rsid w:val="004D311B"/>
    <w:rsid w:val="004D3446"/>
    <w:rsid w:val="004D344F"/>
    <w:rsid w:val="004D3AA4"/>
    <w:rsid w:val="004D3E80"/>
    <w:rsid w:val="004D3FED"/>
    <w:rsid w:val="004D40F5"/>
    <w:rsid w:val="004D4A25"/>
    <w:rsid w:val="004D5AC3"/>
    <w:rsid w:val="004D675E"/>
    <w:rsid w:val="004D6EE2"/>
    <w:rsid w:val="004D7001"/>
    <w:rsid w:val="004D71DC"/>
    <w:rsid w:val="004D7585"/>
    <w:rsid w:val="004D7698"/>
    <w:rsid w:val="004D7816"/>
    <w:rsid w:val="004E01D3"/>
    <w:rsid w:val="004E0203"/>
    <w:rsid w:val="004E032A"/>
    <w:rsid w:val="004E035E"/>
    <w:rsid w:val="004E04EC"/>
    <w:rsid w:val="004E0599"/>
    <w:rsid w:val="004E0D3B"/>
    <w:rsid w:val="004E0D50"/>
    <w:rsid w:val="004E12DE"/>
    <w:rsid w:val="004E154F"/>
    <w:rsid w:val="004E1AAB"/>
    <w:rsid w:val="004E1B4C"/>
    <w:rsid w:val="004E2B85"/>
    <w:rsid w:val="004E2DCC"/>
    <w:rsid w:val="004E2F14"/>
    <w:rsid w:val="004E38D8"/>
    <w:rsid w:val="004E3968"/>
    <w:rsid w:val="004E3ECF"/>
    <w:rsid w:val="004E42A9"/>
    <w:rsid w:val="004E4A57"/>
    <w:rsid w:val="004E4C11"/>
    <w:rsid w:val="004E4D18"/>
    <w:rsid w:val="004E4E14"/>
    <w:rsid w:val="004E554F"/>
    <w:rsid w:val="004E5D20"/>
    <w:rsid w:val="004E629E"/>
    <w:rsid w:val="004E6402"/>
    <w:rsid w:val="004E6A95"/>
    <w:rsid w:val="004E6B75"/>
    <w:rsid w:val="004E727E"/>
    <w:rsid w:val="004E7381"/>
    <w:rsid w:val="004E74A4"/>
    <w:rsid w:val="004F030B"/>
    <w:rsid w:val="004F08F1"/>
    <w:rsid w:val="004F0995"/>
    <w:rsid w:val="004F0BB0"/>
    <w:rsid w:val="004F0F3D"/>
    <w:rsid w:val="004F0F9F"/>
    <w:rsid w:val="004F11BD"/>
    <w:rsid w:val="004F1B8A"/>
    <w:rsid w:val="004F1CEE"/>
    <w:rsid w:val="004F1DB0"/>
    <w:rsid w:val="004F3148"/>
    <w:rsid w:val="004F32E0"/>
    <w:rsid w:val="004F3436"/>
    <w:rsid w:val="004F3AF5"/>
    <w:rsid w:val="004F4139"/>
    <w:rsid w:val="004F4363"/>
    <w:rsid w:val="004F45C2"/>
    <w:rsid w:val="004F62B2"/>
    <w:rsid w:val="004F6D83"/>
    <w:rsid w:val="004F6D92"/>
    <w:rsid w:val="004F7071"/>
    <w:rsid w:val="004F7421"/>
    <w:rsid w:val="004F7946"/>
    <w:rsid w:val="005000FF"/>
    <w:rsid w:val="00501273"/>
    <w:rsid w:val="005012A2"/>
    <w:rsid w:val="005019D6"/>
    <w:rsid w:val="00501EE8"/>
    <w:rsid w:val="005020C6"/>
    <w:rsid w:val="00502413"/>
    <w:rsid w:val="005028BE"/>
    <w:rsid w:val="00502960"/>
    <w:rsid w:val="0050330C"/>
    <w:rsid w:val="00503AA2"/>
    <w:rsid w:val="00503C2C"/>
    <w:rsid w:val="00503D18"/>
    <w:rsid w:val="00504725"/>
    <w:rsid w:val="00504B0C"/>
    <w:rsid w:val="00504D10"/>
    <w:rsid w:val="00504D5A"/>
    <w:rsid w:val="00504D89"/>
    <w:rsid w:val="00504DC6"/>
    <w:rsid w:val="0050537A"/>
    <w:rsid w:val="00505418"/>
    <w:rsid w:val="0050541B"/>
    <w:rsid w:val="00505814"/>
    <w:rsid w:val="00505FF0"/>
    <w:rsid w:val="005061F7"/>
    <w:rsid w:val="00506671"/>
    <w:rsid w:val="00506A16"/>
    <w:rsid w:val="0050730B"/>
    <w:rsid w:val="0050742E"/>
    <w:rsid w:val="005079E7"/>
    <w:rsid w:val="00507F84"/>
    <w:rsid w:val="0051049E"/>
    <w:rsid w:val="00510D1B"/>
    <w:rsid w:val="0051163E"/>
    <w:rsid w:val="005117CE"/>
    <w:rsid w:val="0051184C"/>
    <w:rsid w:val="00511C70"/>
    <w:rsid w:val="00511E70"/>
    <w:rsid w:val="00512578"/>
    <w:rsid w:val="005133A1"/>
    <w:rsid w:val="00514A5C"/>
    <w:rsid w:val="005152B7"/>
    <w:rsid w:val="005161C1"/>
    <w:rsid w:val="00516627"/>
    <w:rsid w:val="00516656"/>
    <w:rsid w:val="00516859"/>
    <w:rsid w:val="00516CEE"/>
    <w:rsid w:val="00516D4F"/>
    <w:rsid w:val="00517176"/>
    <w:rsid w:val="0051722C"/>
    <w:rsid w:val="0051746C"/>
    <w:rsid w:val="0051758F"/>
    <w:rsid w:val="00517DD8"/>
    <w:rsid w:val="005209C1"/>
    <w:rsid w:val="00521523"/>
    <w:rsid w:val="005215DD"/>
    <w:rsid w:val="00521BA2"/>
    <w:rsid w:val="00522D71"/>
    <w:rsid w:val="00522F70"/>
    <w:rsid w:val="00523120"/>
    <w:rsid w:val="005234E0"/>
    <w:rsid w:val="005237F9"/>
    <w:rsid w:val="00523BFA"/>
    <w:rsid w:val="00523C9E"/>
    <w:rsid w:val="00524191"/>
    <w:rsid w:val="0052451C"/>
    <w:rsid w:val="005245F3"/>
    <w:rsid w:val="00524801"/>
    <w:rsid w:val="00524964"/>
    <w:rsid w:val="00524B9F"/>
    <w:rsid w:val="00524C7C"/>
    <w:rsid w:val="00524E58"/>
    <w:rsid w:val="0052516E"/>
    <w:rsid w:val="00525E33"/>
    <w:rsid w:val="00525F62"/>
    <w:rsid w:val="00525FA0"/>
    <w:rsid w:val="0052617A"/>
    <w:rsid w:val="005267B0"/>
    <w:rsid w:val="005268EC"/>
    <w:rsid w:val="00526A8C"/>
    <w:rsid w:val="00526D94"/>
    <w:rsid w:val="00527091"/>
    <w:rsid w:val="0052721D"/>
    <w:rsid w:val="0052775E"/>
    <w:rsid w:val="00527F07"/>
    <w:rsid w:val="0053005A"/>
    <w:rsid w:val="005306A3"/>
    <w:rsid w:val="00530B20"/>
    <w:rsid w:val="00530C2D"/>
    <w:rsid w:val="00530C72"/>
    <w:rsid w:val="00531536"/>
    <w:rsid w:val="005316B9"/>
    <w:rsid w:val="00531950"/>
    <w:rsid w:val="00531B70"/>
    <w:rsid w:val="00531B77"/>
    <w:rsid w:val="0053208F"/>
    <w:rsid w:val="00532319"/>
    <w:rsid w:val="005327EF"/>
    <w:rsid w:val="00532FC1"/>
    <w:rsid w:val="0053308C"/>
    <w:rsid w:val="00533403"/>
    <w:rsid w:val="00533511"/>
    <w:rsid w:val="005335D4"/>
    <w:rsid w:val="005339AC"/>
    <w:rsid w:val="00533A43"/>
    <w:rsid w:val="005342B1"/>
    <w:rsid w:val="005342E4"/>
    <w:rsid w:val="00534337"/>
    <w:rsid w:val="00535118"/>
    <w:rsid w:val="00535483"/>
    <w:rsid w:val="00535768"/>
    <w:rsid w:val="00535770"/>
    <w:rsid w:val="00535C0B"/>
    <w:rsid w:val="00535F29"/>
    <w:rsid w:val="00535FC0"/>
    <w:rsid w:val="00536422"/>
    <w:rsid w:val="00536762"/>
    <w:rsid w:val="00536D58"/>
    <w:rsid w:val="00536F63"/>
    <w:rsid w:val="00536FC2"/>
    <w:rsid w:val="005376AA"/>
    <w:rsid w:val="0053771D"/>
    <w:rsid w:val="0053779D"/>
    <w:rsid w:val="0053794F"/>
    <w:rsid w:val="00540526"/>
    <w:rsid w:val="00540E76"/>
    <w:rsid w:val="005414F8"/>
    <w:rsid w:val="00541C3E"/>
    <w:rsid w:val="00541E76"/>
    <w:rsid w:val="005421BD"/>
    <w:rsid w:val="00543150"/>
    <w:rsid w:val="005431D6"/>
    <w:rsid w:val="005433E2"/>
    <w:rsid w:val="0054373F"/>
    <w:rsid w:val="0054482C"/>
    <w:rsid w:val="00544B06"/>
    <w:rsid w:val="005455D1"/>
    <w:rsid w:val="00546241"/>
    <w:rsid w:val="0054686E"/>
    <w:rsid w:val="00546994"/>
    <w:rsid w:val="00547510"/>
    <w:rsid w:val="00547D8F"/>
    <w:rsid w:val="00550058"/>
    <w:rsid w:val="00550076"/>
    <w:rsid w:val="00550474"/>
    <w:rsid w:val="00550861"/>
    <w:rsid w:val="00550B76"/>
    <w:rsid w:val="00550EBB"/>
    <w:rsid w:val="005518C8"/>
    <w:rsid w:val="00551C45"/>
    <w:rsid w:val="00551C76"/>
    <w:rsid w:val="005523A5"/>
    <w:rsid w:val="005524AA"/>
    <w:rsid w:val="0055261C"/>
    <w:rsid w:val="005527A7"/>
    <w:rsid w:val="00552C21"/>
    <w:rsid w:val="005535A5"/>
    <w:rsid w:val="00553DA1"/>
    <w:rsid w:val="00554071"/>
    <w:rsid w:val="00554200"/>
    <w:rsid w:val="005558F3"/>
    <w:rsid w:val="00555F06"/>
    <w:rsid w:val="0055625B"/>
    <w:rsid w:val="00556488"/>
    <w:rsid w:val="00556535"/>
    <w:rsid w:val="00556572"/>
    <w:rsid w:val="00556A15"/>
    <w:rsid w:val="00556A3F"/>
    <w:rsid w:val="00556BFA"/>
    <w:rsid w:val="0055719F"/>
    <w:rsid w:val="00557AC6"/>
    <w:rsid w:val="00557D0C"/>
    <w:rsid w:val="005602F0"/>
    <w:rsid w:val="00560301"/>
    <w:rsid w:val="00560DB3"/>
    <w:rsid w:val="00560EE8"/>
    <w:rsid w:val="00561C43"/>
    <w:rsid w:val="00561D13"/>
    <w:rsid w:val="00561DEC"/>
    <w:rsid w:val="00562576"/>
    <w:rsid w:val="0056262B"/>
    <w:rsid w:val="00562B36"/>
    <w:rsid w:val="00563298"/>
    <w:rsid w:val="00563304"/>
    <w:rsid w:val="0056379D"/>
    <w:rsid w:val="00563841"/>
    <w:rsid w:val="005638A5"/>
    <w:rsid w:val="00564019"/>
    <w:rsid w:val="00564305"/>
    <w:rsid w:val="00564753"/>
    <w:rsid w:val="0056488E"/>
    <w:rsid w:val="00564B50"/>
    <w:rsid w:val="00564EF4"/>
    <w:rsid w:val="00565762"/>
    <w:rsid w:val="00565B7F"/>
    <w:rsid w:val="00565D46"/>
    <w:rsid w:val="00566643"/>
    <w:rsid w:val="00567397"/>
    <w:rsid w:val="00567692"/>
    <w:rsid w:val="00567A76"/>
    <w:rsid w:val="00567DF5"/>
    <w:rsid w:val="005703BE"/>
    <w:rsid w:val="00570840"/>
    <w:rsid w:val="005710CD"/>
    <w:rsid w:val="00571268"/>
    <w:rsid w:val="005714F7"/>
    <w:rsid w:val="0057152B"/>
    <w:rsid w:val="00571BBA"/>
    <w:rsid w:val="00572237"/>
    <w:rsid w:val="005728C9"/>
    <w:rsid w:val="00572ADF"/>
    <w:rsid w:val="00572E78"/>
    <w:rsid w:val="0057367C"/>
    <w:rsid w:val="005736F9"/>
    <w:rsid w:val="00573928"/>
    <w:rsid w:val="00573D68"/>
    <w:rsid w:val="00574013"/>
    <w:rsid w:val="00574033"/>
    <w:rsid w:val="005746EB"/>
    <w:rsid w:val="0057484E"/>
    <w:rsid w:val="005755D6"/>
    <w:rsid w:val="00575D47"/>
    <w:rsid w:val="00576091"/>
    <w:rsid w:val="005761B5"/>
    <w:rsid w:val="00576AD6"/>
    <w:rsid w:val="00576E36"/>
    <w:rsid w:val="00577023"/>
    <w:rsid w:val="0057750B"/>
    <w:rsid w:val="0057750C"/>
    <w:rsid w:val="005775BF"/>
    <w:rsid w:val="005775CD"/>
    <w:rsid w:val="00577898"/>
    <w:rsid w:val="005778E2"/>
    <w:rsid w:val="00580D29"/>
    <w:rsid w:val="005810B8"/>
    <w:rsid w:val="0058134B"/>
    <w:rsid w:val="00581C8F"/>
    <w:rsid w:val="005828C8"/>
    <w:rsid w:val="00582C6D"/>
    <w:rsid w:val="00582E86"/>
    <w:rsid w:val="005830A7"/>
    <w:rsid w:val="00583E18"/>
    <w:rsid w:val="005845DD"/>
    <w:rsid w:val="0058484C"/>
    <w:rsid w:val="00584A6B"/>
    <w:rsid w:val="00584DBE"/>
    <w:rsid w:val="00584DDE"/>
    <w:rsid w:val="00585608"/>
    <w:rsid w:val="005866F5"/>
    <w:rsid w:val="005873FA"/>
    <w:rsid w:val="00587C37"/>
    <w:rsid w:val="0059024A"/>
    <w:rsid w:val="00590F27"/>
    <w:rsid w:val="00591373"/>
    <w:rsid w:val="00591E7F"/>
    <w:rsid w:val="00592547"/>
    <w:rsid w:val="00592B9C"/>
    <w:rsid w:val="00592BC6"/>
    <w:rsid w:val="00592D15"/>
    <w:rsid w:val="00593A18"/>
    <w:rsid w:val="00593CA4"/>
    <w:rsid w:val="005941A5"/>
    <w:rsid w:val="005941C9"/>
    <w:rsid w:val="00594A62"/>
    <w:rsid w:val="005957A7"/>
    <w:rsid w:val="00595B4E"/>
    <w:rsid w:val="00595E98"/>
    <w:rsid w:val="00595EBC"/>
    <w:rsid w:val="0059639E"/>
    <w:rsid w:val="00596CE0"/>
    <w:rsid w:val="00596E10"/>
    <w:rsid w:val="0059738C"/>
    <w:rsid w:val="00597B0C"/>
    <w:rsid w:val="005A069B"/>
    <w:rsid w:val="005A0871"/>
    <w:rsid w:val="005A1114"/>
    <w:rsid w:val="005A183F"/>
    <w:rsid w:val="005A1A2C"/>
    <w:rsid w:val="005A1A45"/>
    <w:rsid w:val="005A1A8B"/>
    <w:rsid w:val="005A1E6C"/>
    <w:rsid w:val="005A2B46"/>
    <w:rsid w:val="005A3020"/>
    <w:rsid w:val="005A3443"/>
    <w:rsid w:val="005A3A1D"/>
    <w:rsid w:val="005A3BE5"/>
    <w:rsid w:val="005A4C4E"/>
    <w:rsid w:val="005A4F7C"/>
    <w:rsid w:val="005A5C1B"/>
    <w:rsid w:val="005A5D9B"/>
    <w:rsid w:val="005A5E50"/>
    <w:rsid w:val="005A652A"/>
    <w:rsid w:val="005A6762"/>
    <w:rsid w:val="005A6A98"/>
    <w:rsid w:val="005A6CAF"/>
    <w:rsid w:val="005A76EB"/>
    <w:rsid w:val="005A7DB5"/>
    <w:rsid w:val="005B03C2"/>
    <w:rsid w:val="005B0CD3"/>
    <w:rsid w:val="005B0DCB"/>
    <w:rsid w:val="005B16FE"/>
    <w:rsid w:val="005B19B9"/>
    <w:rsid w:val="005B1E61"/>
    <w:rsid w:val="005B2364"/>
    <w:rsid w:val="005B2A74"/>
    <w:rsid w:val="005B2C2D"/>
    <w:rsid w:val="005B2EE7"/>
    <w:rsid w:val="005B32F7"/>
    <w:rsid w:val="005B347F"/>
    <w:rsid w:val="005B3543"/>
    <w:rsid w:val="005B3D24"/>
    <w:rsid w:val="005B3EA1"/>
    <w:rsid w:val="005B4467"/>
    <w:rsid w:val="005B4AB7"/>
    <w:rsid w:val="005B5372"/>
    <w:rsid w:val="005B5888"/>
    <w:rsid w:val="005B5A78"/>
    <w:rsid w:val="005B61CB"/>
    <w:rsid w:val="005B6EA8"/>
    <w:rsid w:val="005B762F"/>
    <w:rsid w:val="005B7854"/>
    <w:rsid w:val="005B79FB"/>
    <w:rsid w:val="005B7C23"/>
    <w:rsid w:val="005B7D8F"/>
    <w:rsid w:val="005C03D3"/>
    <w:rsid w:val="005C0996"/>
    <w:rsid w:val="005C0CD4"/>
    <w:rsid w:val="005C1310"/>
    <w:rsid w:val="005C190A"/>
    <w:rsid w:val="005C1DBA"/>
    <w:rsid w:val="005C1E7F"/>
    <w:rsid w:val="005C1E8B"/>
    <w:rsid w:val="005C24AC"/>
    <w:rsid w:val="005C29FF"/>
    <w:rsid w:val="005C2D21"/>
    <w:rsid w:val="005C348C"/>
    <w:rsid w:val="005C38BC"/>
    <w:rsid w:val="005C3EAA"/>
    <w:rsid w:val="005C3EF1"/>
    <w:rsid w:val="005C40FF"/>
    <w:rsid w:val="005C461A"/>
    <w:rsid w:val="005C472A"/>
    <w:rsid w:val="005C4857"/>
    <w:rsid w:val="005C4C09"/>
    <w:rsid w:val="005C4C0F"/>
    <w:rsid w:val="005C4DC2"/>
    <w:rsid w:val="005C52BE"/>
    <w:rsid w:val="005C5327"/>
    <w:rsid w:val="005C54F8"/>
    <w:rsid w:val="005C5778"/>
    <w:rsid w:val="005C5D41"/>
    <w:rsid w:val="005C5F68"/>
    <w:rsid w:val="005C6022"/>
    <w:rsid w:val="005C6201"/>
    <w:rsid w:val="005C6580"/>
    <w:rsid w:val="005C676F"/>
    <w:rsid w:val="005C677D"/>
    <w:rsid w:val="005C68CC"/>
    <w:rsid w:val="005C69FA"/>
    <w:rsid w:val="005C6F11"/>
    <w:rsid w:val="005C7455"/>
    <w:rsid w:val="005C7879"/>
    <w:rsid w:val="005C79CD"/>
    <w:rsid w:val="005C7C34"/>
    <w:rsid w:val="005D02F2"/>
    <w:rsid w:val="005D050A"/>
    <w:rsid w:val="005D0A89"/>
    <w:rsid w:val="005D0C12"/>
    <w:rsid w:val="005D11B0"/>
    <w:rsid w:val="005D1801"/>
    <w:rsid w:val="005D25BE"/>
    <w:rsid w:val="005D27FC"/>
    <w:rsid w:val="005D2E23"/>
    <w:rsid w:val="005D3294"/>
    <w:rsid w:val="005D3388"/>
    <w:rsid w:val="005D3791"/>
    <w:rsid w:val="005D393C"/>
    <w:rsid w:val="005D4A65"/>
    <w:rsid w:val="005D4B8E"/>
    <w:rsid w:val="005D4D7F"/>
    <w:rsid w:val="005D4DAD"/>
    <w:rsid w:val="005D50B1"/>
    <w:rsid w:val="005D5C47"/>
    <w:rsid w:val="005D5D06"/>
    <w:rsid w:val="005D5F9D"/>
    <w:rsid w:val="005D646D"/>
    <w:rsid w:val="005D65BF"/>
    <w:rsid w:val="005D667A"/>
    <w:rsid w:val="005D678F"/>
    <w:rsid w:val="005D6E13"/>
    <w:rsid w:val="005D7122"/>
    <w:rsid w:val="005D75D1"/>
    <w:rsid w:val="005D7E5C"/>
    <w:rsid w:val="005D7F88"/>
    <w:rsid w:val="005E016C"/>
    <w:rsid w:val="005E063C"/>
    <w:rsid w:val="005E089F"/>
    <w:rsid w:val="005E0E80"/>
    <w:rsid w:val="005E0EDB"/>
    <w:rsid w:val="005E2690"/>
    <w:rsid w:val="005E32D5"/>
    <w:rsid w:val="005E36E4"/>
    <w:rsid w:val="005E3D3E"/>
    <w:rsid w:val="005E3F5E"/>
    <w:rsid w:val="005E4350"/>
    <w:rsid w:val="005E449D"/>
    <w:rsid w:val="005E459C"/>
    <w:rsid w:val="005E4774"/>
    <w:rsid w:val="005E4B79"/>
    <w:rsid w:val="005E4B83"/>
    <w:rsid w:val="005E4BCC"/>
    <w:rsid w:val="005E4D2C"/>
    <w:rsid w:val="005E52B8"/>
    <w:rsid w:val="005E563E"/>
    <w:rsid w:val="005E61ED"/>
    <w:rsid w:val="005E6319"/>
    <w:rsid w:val="005E6340"/>
    <w:rsid w:val="005E668E"/>
    <w:rsid w:val="005E688B"/>
    <w:rsid w:val="005E6DC2"/>
    <w:rsid w:val="005E7007"/>
    <w:rsid w:val="005E7663"/>
    <w:rsid w:val="005E77BB"/>
    <w:rsid w:val="005E7FD0"/>
    <w:rsid w:val="005F070B"/>
    <w:rsid w:val="005F0B84"/>
    <w:rsid w:val="005F0F0E"/>
    <w:rsid w:val="005F0F6A"/>
    <w:rsid w:val="005F129C"/>
    <w:rsid w:val="005F160E"/>
    <w:rsid w:val="005F1DCE"/>
    <w:rsid w:val="005F2947"/>
    <w:rsid w:val="005F2F3D"/>
    <w:rsid w:val="005F309F"/>
    <w:rsid w:val="005F327D"/>
    <w:rsid w:val="005F391C"/>
    <w:rsid w:val="005F3CAA"/>
    <w:rsid w:val="005F4652"/>
    <w:rsid w:val="005F4A51"/>
    <w:rsid w:val="005F4BD7"/>
    <w:rsid w:val="005F59F8"/>
    <w:rsid w:val="005F666C"/>
    <w:rsid w:val="005F6B1D"/>
    <w:rsid w:val="005F6F7B"/>
    <w:rsid w:val="005F7362"/>
    <w:rsid w:val="005F7532"/>
    <w:rsid w:val="005F7856"/>
    <w:rsid w:val="005F78F9"/>
    <w:rsid w:val="006000D7"/>
    <w:rsid w:val="00600207"/>
    <w:rsid w:val="006005ED"/>
    <w:rsid w:val="00600681"/>
    <w:rsid w:val="00600699"/>
    <w:rsid w:val="00600B0A"/>
    <w:rsid w:val="00600F57"/>
    <w:rsid w:val="00601CFE"/>
    <w:rsid w:val="00602354"/>
    <w:rsid w:val="006027A8"/>
    <w:rsid w:val="00602B45"/>
    <w:rsid w:val="00602EBA"/>
    <w:rsid w:val="00603359"/>
    <w:rsid w:val="00603C2F"/>
    <w:rsid w:val="00603E5C"/>
    <w:rsid w:val="006040D7"/>
    <w:rsid w:val="00604351"/>
    <w:rsid w:val="00604386"/>
    <w:rsid w:val="00605714"/>
    <w:rsid w:val="006062C8"/>
    <w:rsid w:val="00606A98"/>
    <w:rsid w:val="00606E6E"/>
    <w:rsid w:val="00606EA5"/>
    <w:rsid w:val="006072E5"/>
    <w:rsid w:val="006077DE"/>
    <w:rsid w:val="0060793B"/>
    <w:rsid w:val="00607CE2"/>
    <w:rsid w:val="00607E6A"/>
    <w:rsid w:val="006100B9"/>
    <w:rsid w:val="00610A74"/>
    <w:rsid w:val="00610C19"/>
    <w:rsid w:val="0061147B"/>
    <w:rsid w:val="0061176E"/>
    <w:rsid w:val="0061179F"/>
    <w:rsid w:val="00611A74"/>
    <w:rsid w:val="00611E9D"/>
    <w:rsid w:val="0061223C"/>
    <w:rsid w:val="006126A1"/>
    <w:rsid w:val="00612C67"/>
    <w:rsid w:val="00612C80"/>
    <w:rsid w:val="0061332B"/>
    <w:rsid w:val="00613BB1"/>
    <w:rsid w:val="00613E69"/>
    <w:rsid w:val="00613EDC"/>
    <w:rsid w:val="00613F0B"/>
    <w:rsid w:val="006143C0"/>
    <w:rsid w:val="00614900"/>
    <w:rsid w:val="00614B1C"/>
    <w:rsid w:val="00614D1E"/>
    <w:rsid w:val="00615111"/>
    <w:rsid w:val="00615E79"/>
    <w:rsid w:val="0061685D"/>
    <w:rsid w:val="00616DAD"/>
    <w:rsid w:val="006171A6"/>
    <w:rsid w:val="00617975"/>
    <w:rsid w:val="006201B3"/>
    <w:rsid w:val="006201EF"/>
    <w:rsid w:val="00621271"/>
    <w:rsid w:val="00621AA9"/>
    <w:rsid w:val="0062200D"/>
    <w:rsid w:val="006222E9"/>
    <w:rsid w:val="00623082"/>
    <w:rsid w:val="006239D5"/>
    <w:rsid w:val="00623FC3"/>
    <w:rsid w:val="00624375"/>
    <w:rsid w:val="00624573"/>
    <w:rsid w:val="00624C40"/>
    <w:rsid w:val="0062522B"/>
    <w:rsid w:val="00625D12"/>
    <w:rsid w:val="00625ED9"/>
    <w:rsid w:val="006260F0"/>
    <w:rsid w:val="0062627A"/>
    <w:rsid w:val="006262CA"/>
    <w:rsid w:val="00626336"/>
    <w:rsid w:val="006273D0"/>
    <w:rsid w:val="006274D2"/>
    <w:rsid w:val="00627960"/>
    <w:rsid w:val="00627B54"/>
    <w:rsid w:val="00627FE6"/>
    <w:rsid w:val="00630234"/>
    <w:rsid w:val="006303D4"/>
    <w:rsid w:val="0063114D"/>
    <w:rsid w:val="00631949"/>
    <w:rsid w:val="00632395"/>
    <w:rsid w:val="00633C23"/>
    <w:rsid w:val="00634513"/>
    <w:rsid w:val="00634F2D"/>
    <w:rsid w:val="006351E1"/>
    <w:rsid w:val="006353BE"/>
    <w:rsid w:val="006355E1"/>
    <w:rsid w:val="00636012"/>
    <w:rsid w:val="00636023"/>
    <w:rsid w:val="006364B6"/>
    <w:rsid w:val="006364F9"/>
    <w:rsid w:val="00636580"/>
    <w:rsid w:val="0063673B"/>
    <w:rsid w:val="00636CD3"/>
    <w:rsid w:val="00637254"/>
    <w:rsid w:val="00637B14"/>
    <w:rsid w:val="00637D17"/>
    <w:rsid w:val="00637D5D"/>
    <w:rsid w:val="00641072"/>
    <w:rsid w:val="006410B1"/>
    <w:rsid w:val="0064111A"/>
    <w:rsid w:val="006416A8"/>
    <w:rsid w:val="00641CD3"/>
    <w:rsid w:val="00641ED2"/>
    <w:rsid w:val="00642178"/>
    <w:rsid w:val="006433A0"/>
    <w:rsid w:val="0064366B"/>
    <w:rsid w:val="00643F24"/>
    <w:rsid w:val="006446DF"/>
    <w:rsid w:val="00644D14"/>
    <w:rsid w:val="00644F39"/>
    <w:rsid w:val="00645152"/>
    <w:rsid w:val="00645A25"/>
    <w:rsid w:val="00645B91"/>
    <w:rsid w:val="00645C44"/>
    <w:rsid w:val="006474E0"/>
    <w:rsid w:val="0064762E"/>
    <w:rsid w:val="00647AFF"/>
    <w:rsid w:val="00647F21"/>
    <w:rsid w:val="0065065A"/>
    <w:rsid w:val="00650A72"/>
    <w:rsid w:val="00651C6C"/>
    <w:rsid w:val="006529DB"/>
    <w:rsid w:val="00652D3B"/>
    <w:rsid w:val="006537EC"/>
    <w:rsid w:val="00653AAF"/>
    <w:rsid w:val="00653C07"/>
    <w:rsid w:val="00653CC6"/>
    <w:rsid w:val="00653CF9"/>
    <w:rsid w:val="00654298"/>
    <w:rsid w:val="006545C0"/>
    <w:rsid w:val="006547DF"/>
    <w:rsid w:val="00654B28"/>
    <w:rsid w:val="00654C89"/>
    <w:rsid w:val="00654E27"/>
    <w:rsid w:val="0065554B"/>
    <w:rsid w:val="00655BD9"/>
    <w:rsid w:val="00655D9A"/>
    <w:rsid w:val="00656059"/>
    <w:rsid w:val="00656DC4"/>
    <w:rsid w:val="006572BC"/>
    <w:rsid w:val="00657403"/>
    <w:rsid w:val="00657A26"/>
    <w:rsid w:val="00657F93"/>
    <w:rsid w:val="006601E3"/>
    <w:rsid w:val="006610FB"/>
    <w:rsid w:val="0066118C"/>
    <w:rsid w:val="0066129F"/>
    <w:rsid w:val="0066136E"/>
    <w:rsid w:val="0066200A"/>
    <w:rsid w:val="006628B1"/>
    <w:rsid w:val="00663688"/>
    <w:rsid w:val="006638CF"/>
    <w:rsid w:val="00663D5D"/>
    <w:rsid w:val="006640AE"/>
    <w:rsid w:val="006641F8"/>
    <w:rsid w:val="006644F4"/>
    <w:rsid w:val="0066470B"/>
    <w:rsid w:val="006647F3"/>
    <w:rsid w:val="00664DFF"/>
    <w:rsid w:val="00664EC4"/>
    <w:rsid w:val="0066629D"/>
    <w:rsid w:val="0066678E"/>
    <w:rsid w:val="00666A9B"/>
    <w:rsid w:val="00666C5C"/>
    <w:rsid w:val="00667E0D"/>
    <w:rsid w:val="00667EA0"/>
    <w:rsid w:val="006704AD"/>
    <w:rsid w:val="0067078F"/>
    <w:rsid w:val="00670ADA"/>
    <w:rsid w:val="00670C2A"/>
    <w:rsid w:val="0067155C"/>
    <w:rsid w:val="00671C50"/>
    <w:rsid w:val="00671D46"/>
    <w:rsid w:val="00672022"/>
    <w:rsid w:val="0067244B"/>
    <w:rsid w:val="00672539"/>
    <w:rsid w:val="00672638"/>
    <w:rsid w:val="00672B3A"/>
    <w:rsid w:val="006730D9"/>
    <w:rsid w:val="00673522"/>
    <w:rsid w:val="00673D4D"/>
    <w:rsid w:val="00673D56"/>
    <w:rsid w:val="00673D5A"/>
    <w:rsid w:val="00674804"/>
    <w:rsid w:val="00675367"/>
    <w:rsid w:val="0067556E"/>
    <w:rsid w:val="00675859"/>
    <w:rsid w:val="00675953"/>
    <w:rsid w:val="0067624F"/>
    <w:rsid w:val="00676583"/>
    <w:rsid w:val="00676FDF"/>
    <w:rsid w:val="006773D8"/>
    <w:rsid w:val="00677843"/>
    <w:rsid w:val="0068025C"/>
    <w:rsid w:val="006808E5"/>
    <w:rsid w:val="00680C7B"/>
    <w:rsid w:val="00681315"/>
    <w:rsid w:val="00681376"/>
    <w:rsid w:val="00681378"/>
    <w:rsid w:val="00681659"/>
    <w:rsid w:val="006816FB"/>
    <w:rsid w:val="006819FB"/>
    <w:rsid w:val="00682545"/>
    <w:rsid w:val="00682930"/>
    <w:rsid w:val="00682B76"/>
    <w:rsid w:val="00682DA9"/>
    <w:rsid w:val="00683157"/>
    <w:rsid w:val="006840DD"/>
    <w:rsid w:val="006841AD"/>
    <w:rsid w:val="0068439C"/>
    <w:rsid w:val="0068449C"/>
    <w:rsid w:val="00685700"/>
    <w:rsid w:val="00685CA4"/>
    <w:rsid w:val="00685F54"/>
    <w:rsid w:val="00685F89"/>
    <w:rsid w:val="0068606A"/>
    <w:rsid w:val="00686BFE"/>
    <w:rsid w:val="00686DC2"/>
    <w:rsid w:val="006878C5"/>
    <w:rsid w:val="006879B2"/>
    <w:rsid w:val="00687B54"/>
    <w:rsid w:val="00687FEF"/>
    <w:rsid w:val="00690BB5"/>
    <w:rsid w:val="00690E66"/>
    <w:rsid w:val="00691040"/>
    <w:rsid w:val="00691102"/>
    <w:rsid w:val="0069110F"/>
    <w:rsid w:val="006912D0"/>
    <w:rsid w:val="00692330"/>
    <w:rsid w:val="00693151"/>
    <w:rsid w:val="006932E8"/>
    <w:rsid w:val="0069344A"/>
    <w:rsid w:val="006934A8"/>
    <w:rsid w:val="00693783"/>
    <w:rsid w:val="00693E91"/>
    <w:rsid w:val="006940A8"/>
    <w:rsid w:val="0069432C"/>
    <w:rsid w:val="006946A0"/>
    <w:rsid w:val="006947D2"/>
    <w:rsid w:val="00694D25"/>
    <w:rsid w:val="00694F56"/>
    <w:rsid w:val="006950DE"/>
    <w:rsid w:val="00695539"/>
    <w:rsid w:val="00695F3A"/>
    <w:rsid w:val="00696255"/>
    <w:rsid w:val="006962EA"/>
    <w:rsid w:val="0069639A"/>
    <w:rsid w:val="00696485"/>
    <w:rsid w:val="00696A30"/>
    <w:rsid w:val="00696B84"/>
    <w:rsid w:val="00696D8E"/>
    <w:rsid w:val="006970AC"/>
    <w:rsid w:val="006A1131"/>
    <w:rsid w:val="006A1630"/>
    <w:rsid w:val="006A1A86"/>
    <w:rsid w:val="006A1E0E"/>
    <w:rsid w:val="006A22B3"/>
    <w:rsid w:val="006A2425"/>
    <w:rsid w:val="006A3315"/>
    <w:rsid w:val="006A3695"/>
    <w:rsid w:val="006A3E75"/>
    <w:rsid w:val="006A402A"/>
    <w:rsid w:val="006A48F8"/>
    <w:rsid w:val="006A49CF"/>
    <w:rsid w:val="006A4A32"/>
    <w:rsid w:val="006A4DC7"/>
    <w:rsid w:val="006A4EE5"/>
    <w:rsid w:val="006A5338"/>
    <w:rsid w:val="006A5921"/>
    <w:rsid w:val="006A5A7A"/>
    <w:rsid w:val="006A610F"/>
    <w:rsid w:val="006A623A"/>
    <w:rsid w:val="006A6B33"/>
    <w:rsid w:val="006A73FC"/>
    <w:rsid w:val="006A75B8"/>
    <w:rsid w:val="006A78B2"/>
    <w:rsid w:val="006A79B0"/>
    <w:rsid w:val="006B030B"/>
    <w:rsid w:val="006B0C62"/>
    <w:rsid w:val="006B0D53"/>
    <w:rsid w:val="006B1C4A"/>
    <w:rsid w:val="006B1F18"/>
    <w:rsid w:val="006B226F"/>
    <w:rsid w:val="006B29E4"/>
    <w:rsid w:val="006B2A1C"/>
    <w:rsid w:val="006B2AC9"/>
    <w:rsid w:val="006B2B6E"/>
    <w:rsid w:val="006B332B"/>
    <w:rsid w:val="006B3FC6"/>
    <w:rsid w:val="006B43DB"/>
    <w:rsid w:val="006B44CB"/>
    <w:rsid w:val="006B52B9"/>
    <w:rsid w:val="006B5739"/>
    <w:rsid w:val="006B59B6"/>
    <w:rsid w:val="006B5C80"/>
    <w:rsid w:val="006B61EA"/>
    <w:rsid w:val="006B63B4"/>
    <w:rsid w:val="006B6574"/>
    <w:rsid w:val="006B67C7"/>
    <w:rsid w:val="006B7078"/>
    <w:rsid w:val="006B7659"/>
    <w:rsid w:val="006B7C7A"/>
    <w:rsid w:val="006B7DAD"/>
    <w:rsid w:val="006C1A1E"/>
    <w:rsid w:val="006C1DBE"/>
    <w:rsid w:val="006C225E"/>
    <w:rsid w:val="006C23F5"/>
    <w:rsid w:val="006C291C"/>
    <w:rsid w:val="006C364D"/>
    <w:rsid w:val="006C39A9"/>
    <w:rsid w:val="006C3D42"/>
    <w:rsid w:val="006C3DD4"/>
    <w:rsid w:val="006C42C5"/>
    <w:rsid w:val="006C4C33"/>
    <w:rsid w:val="006C4EC5"/>
    <w:rsid w:val="006C4F82"/>
    <w:rsid w:val="006C519B"/>
    <w:rsid w:val="006C5240"/>
    <w:rsid w:val="006C52E7"/>
    <w:rsid w:val="006C5B3E"/>
    <w:rsid w:val="006C5D80"/>
    <w:rsid w:val="006C6422"/>
    <w:rsid w:val="006C65AA"/>
    <w:rsid w:val="006C6601"/>
    <w:rsid w:val="006C6CD1"/>
    <w:rsid w:val="006C6DB0"/>
    <w:rsid w:val="006C7D98"/>
    <w:rsid w:val="006D0154"/>
    <w:rsid w:val="006D0359"/>
    <w:rsid w:val="006D03D1"/>
    <w:rsid w:val="006D0770"/>
    <w:rsid w:val="006D11FE"/>
    <w:rsid w:val="006D13D3"/>
    <w:rsid w:val="006D160B"/>
    <w:rsid w:val="006D169C"/>
    <w:rsid w:val="006D184C"/>
    <w:rsid w:val="006D1E3E"/>
    <w:rsid w:val="006D26B3"/>
    <w:rsid w:val="006D2A81"/>
    <w:rsid w:val="006D2CAB"/>
    <w:rsid w:val="006D3583"/>
    <w:rsid w:val="006D3623"/>
    <w:rsid w:val="006D39DC"/>
    <w:rsid w:val="006D4898"/>
    <w:rsid w:val="006D4E34"/>
    <w:rsid w:val="006D4EE0"/>
    <w:rsid w:val="006D54C4"/>
    <w:rsid w:val="006D5669"/>
    <w:rsid w:val="006D59B3"/>
    <w:rsid w:val="006D5AA1"/>
    <w:rsid w:val="006D6C17"/>
    <w:rsid w:val="006D6E8A"/>
    <w:rsid w:val="006D70AA"/>
    <w:rsid w:val="006D7232"/>
    <w:rsid w:val="006D7703"/>
    <w:rsid w:val="006D777D"/>
    <w:rsid w:val="006E015D"/>
    <w:rsid w:val="006E016C"/>
    <w:rsid w:val="006E0291"/>
    <w:rsid w:val="006E0323"/>
    <w:rsid w:val="006E0342"/>
    <w:rsid w:val="006E094B"/>
    <w:rsid w:val="006E0B26"/>
    <w:rsid w:val="006E1419"/>
    <w:rsid w:val="006E1493"/>
    <w:rsid w:val="006E17D1"/>
    <w:rsid w:val="006E17E5"/>
    <w:rsid w:val="006E19B3"/>
    <w:rsid w:val="006E28D1"/>
    <w:rsid w:val="006E2D15"/>
    <w:rsid w:val="006E2F34"/>
    <w:rsid w:val="006E3261"/>
    <w:rsid w:val="006E3799"/>
    <w:rsid w:val="006E42A1"/>
    <w:rsid w:val="006E4855"/>
    <w:rsid w:val="006E4B87"/>
    <w:rsid w:val="006E51FC"/>
    <w:rsid w:val="006E56A4"/>
    <w:rsid w:val="006E5A29"/>
    <w:rsid w:val="006E5BAF"/>
    <w:rsid w:val="006E5DF0"/>
    <w:rsid w:val="006E60E1"/>
    <w:rsid w:val="006E61F1"/>
    <w:rsid w:val="006E694A"/>
    <w:rsid w:val="006E6CAD"/>
    <w:rsid w:val="006E7B0F"/>
    <w:rsid w:val="006E7F9E"/>
    <w:rsid w:val="006F0073"/>
    <w:rsid w:val="006F1F45"/>
    <w:rsid w:val="006F2164"/>
    <w:rsid w:val="006F33C7"/>
    <w:rsid w:val="006F38FC"/>
    <w:rsid w:val="006F3D26"/>
    <w:rsid w:val="006F40B0"/>
    <w:rsid w:val="006F44C0"/>
    <w:rsid w:val="006F4B9D"/>
    <w:rsid w:val="006F4C9F"/>
    <w:rsid w:val="006F4EDD"/>
    <w:rsid w:val="006F50BB"/>
    <w:rsid w:val="006F5C69"/>
    <w:rsid w:val="006F5F3F"/>
    <w:rsid w:val="006F6065"/>
    <w:rsid w:val="006F61D3"/>
    <w:rsid w:val="006F674E"/>
    <w:rsid w:val="006F6AA1"/>
    <w:rsid w:val="006F7084"/>
    <w:rsid w:val="006F78CD"/>
    <w:rsid w:val="007001F6"/>
    <w:rsid w:val="0070055D"/>
    <w:rsid w:val="007006AA"/>
    <w:rsid w:val="00700B96"/>
    <w:rsid w:val="00700C65"/>
    <w:rsid w:val="0070114D"/>
    <w:rsid w:val="007011B6"/>
    <w:rsid w:val="007011C4"/>
    <w:rsid w:val="0070141E"/>
    <w:rsid w:val="0070217F"/>
    <w:rsid w:val="0070252E"/>
    <w:rsid w:val="007026FD"/>
    <w:rsid w:val="00702D91"/>
    <w:rsid w:val="00702ED0"/>
    <w:rsid w:val="00703250"/>
    <w:rsid w:val="007037B2"/>
    <w:rsid w:val="007039BE"/>
    <w:rsid w:val="00703ABC"/>
    <w:rsid w:val="00703BAB"/>
    <w:rsid w:val="00703F8F"/>
    <w:rsid w:val="00704C38"/>
    <w:rsid w:val="007050CD"/>
    <w:rsid w:val="007051C7"/>
    <w:rsid w:val="007060C7"/>
    <w:rsid w:val="00706A02"/>
    <w:rsid w:val="0070736B"/>
    <w:rsid w:val="00707B42"/>
    <w:rsid w:val="00707CD0"/>
    <w:rsid w:val="00707D8D"/>
    <w:rsid w:val="007100E5"/>
    <w:rsid w:val="00710604"/>
    <w:rsid w:val="00710629"/>
    <w:rsid w:val="007107DD"/>
    <w:rsid w:val="007107FD"/>
    <w:rsid w:val="007109EF"/>
    <w:rsid w:val="00710C2E"/>
    <w:rsid w:val="0071104E"/>
    <w:rsid w:val="00711738"/>
    <w:rsid w:val="00711766"/>
    <w:rsid w:val="00711798"/>
    <w:rsid w:val="0071185A"/>
    <w:rsid w:val="00711C1D"/>
    <w:rsid w:val="00712060"/>
    <w:rsid w:val="00712843"/>
    <w:rsid w:val="00712AA8"/>
    <w:rsid w:val="00713446"/>
    <w:rsid w:val="007134A8"/>
    <w:rsid w:val="007137A5"/>
    <w:rsid w:val="007138F9"/>
    <w:rsid w:val="007141E1"/>
    <w:rsid w:val="007143B6"/>
    <w:rsid w:val="007157C4"/>
    <w:rsid w:val="007159A8"/>
    <w:rsid w:val="00716313"/>
    <w:rsid w:val="00716A26"/>
    <w:rsid w:val="00716DE5"/>
    <w:rsid w:val="00717617"/>
    <w:rsid w:val="007178BC"/>
    <w:rsid w:val="0072025C"/>
    <w:rsid w:val="00720264"/>
    <w:rsid w:val="00720463"/>
    <w:rsid w:val="007213BB"/>
    <w:rsid w:val="007222AC"/>
    <w:rsid w:val="007224B1"/>
    <w:rsid w:val="00722F3A"/>
    <w:rsid w:val="007231B8"/>
    <w:rsid w:val="007232E2"/>
    <w:rsid w:val="00723CF4"/>
    <w:rsid w:val="00723F80"/>
    <w:rsid w:val="0072506D"/>
    <w:rsid w:val="007253A6"/>
    <w:rsid w:val="0072558F"/>
    <w:rsid w:val="00725A8B"/>
    <w:rsid w:val="0072636F"/>
    <w:rsid w:val="007270D4"/>
    <w:rsid w:val="007272FE"/>
    <w:rsid w:val="007277A2"/>
    <w:rsid w:val="0072792E"/>
    <w:rsid w:val="00730DA3"/>
    <w:rsid w:val="00731811"/>
    <w:rsid w:val="00731D66"/>
    <w:rsid w:val="00732984"/>
    <w:rsid w:val="00732A74"/>
    <w:rsid w:val="00732C15"/>
    <w:rsid w:val="00732E14"/>
    <w:rsid w:val="00733EF3"/>
    <w:rsid w:val="00733FF6"/>
    <w:rsid w:val="007349D9"/>
    <w:rsid w:val="00734FE3"/>
    <w:rsid w:val="00735A5E"/>
    <w:rsid w:val="00735D32"/>
    <w:rsid w:val="007363CD"/>
    <w:rsid w:val="007366C9"/>
    <w:rsid w:val="00736AE2"/>
    <w:rsid w:val="00736BE1"/>
    <w:rsid w:val="00736F84"/>
    <w:rsid w:val="00737116"/>
    <w:rsid w:val="0073736C"/>
    <w:rsid w:val="00737479"/>
    <w:rsid w:val="007376D1"/>
    <w:rsid w:val="00737CEC"/>
    <w:rsid w:val="00740116"/>
    <w:rsid w:val="00740D00"/>
    <w:rsid w:val="00741278"/>
    <w:rsid w:val="00741712"/>
    <w:rsid w:val="00741D55"/>
    <w:rsid w:val="00741F12"/>
    <w:rsid w:val="007428FF"/>
    <w:rsid w:val="00742B7C"/>
    <w:rsid w:val="00742EB3"/>
    <w:rsid w:val="007432F6"/>
    <w:rsid w:val="007435D3"/>
    <w:rsid w:val="00744DCF"/>
    <w:rsid w:val="0074603D"/>
    <w:rsid w:val="0074642A"/>
    <w:rsid w:val="007464F6"/>
    <w:rsid w:val="00746507"/>
    <w:rsid w:val="007468DE"/>
    <w:rsid w:val="00746C53"/>
    <w:rsid w:val="00747FDA"/>
    <w:rsid w:val="0075030F"/>
    <w:rsid w:val="00750774"/>
    <w:rsid w:val="00750D0F"/>
    <w:rsid w:val="0075109D"/>
    <w:rsid w:val="00751752"/>
    <w:rsid w:val="0075193E"/>
    <w:rsid w:val="00751C72"/>
    <w:rsid w:val="00751E3D"/>
    <w:rsid w:val="00752395"/>
    <w:rsid w:val="00752B6A"/>
    <w:rsid w:val="00753895"/>
    <w:rsid w:val="00754721"/>
    <w:rsid w:val="00754BA5"/>
    <w:rsid w:val="007556FB"/>
    <w:rsid w:val="007557CD"/>
    <w:rsid w:val="00755ECD"/>
    <w:rsid w:val="0075632D"/>
    <w:rsid w:val="00756430"/>
    <w:rsid w:val="00756E45"/>
    <w:rsid w:val="00757900"/>
    <w:rsid w:val="00757A67"/>
    <w:rsid w:val="00760FE7"/>
    <w:rsid w:val="007610F5"/>
    <w:rsid w:val="0076157D"/>
    <w:rsid w:val="00761D8D"/>
    <w:rsid w:val="00761D9B"/>
    <w:rsid w:val="00761ED7"/>
    <w:rsid w:val="00762719"/>
    <w:rsid w:val="00762956"/>
    <w:rsid w:val="00762F14"/>
    <w:rsid w:val="00763739"/>
    <w:rsid w:val="00764541"/>
    <w:rsid w:val="00764645"/>
    <w:rsid w:val="007648D3"/>
    <w:rsid w:val="00764A27"/>
    <w:rsid w:val="00765B9F"/>
    <w:rsid w:val="00766196"/>
    <w:rsid w:val="00766C6D"/>
    <w:rsid w:val="007670D7"/>
    <w:rsid w:val="00770320"/>
    <w:rsid w:val="00770B58"/>
    <w:rsid w:val="0077136B"/>
    <w:rsid w:val="00771B86"/>
    <w:rsid w:val="0077254B"/>
    <w:rsid w:val="00772CC6"/>
    <w:rsid w:val="00773C98"/>
    <w:rsid w:val="00773FC1"/>
    <w:rsid w:val="00774B35"/>
    <w:rsid w:val="00774B52"/>
    <w:rsid w:val="00775414"/>
    <w:rsid w:val="007757B2"/>
    <w:rsid w:val="0077594A"/>
    <w:rsid w:val="0077627C"/>
    <w:rsid w:val="00776616"/>
    <w:rsid w:val="007766B1"/>
    <w:rsid w:val="0077709C"/>
    <w:rsid w:val="00777262"/>
    <w:rsid w:val="00777808"/>
    <w:rsid w:val="00777854"/>
    <w:rsid w:val="00777ACB"/>
    <w:rsid w:val="00777E20"/>
    <w:rsid w:val="0078010C"/>
    <w:rsid w:val="0078060A"/>
    <w:rsid w:val="00780B2D"/>
    <w:rsid w:val="00780C7C"/>
    <w:rsid w:val="00781844"/>
    <w:rsid w:val="00781A44"/>
    <w:rsid w:val="00781B2D"/>
    <w:rsid w:val="00782133"/>
    <w:rsid w:val="007822F9"/>
    <w:rsid w:val="0078233E"/>
    <w:rsid w:val="00782B5B"/>
    <w:rsid w:val="0078340C"/>
    <w:rsid w:val="00783616"/>
    <w:rsid w:val="0078447F"/>
    <w:rsid w:val="00784646"/>
    <w:rsid w:val="0078464F"/>
    <w:rsid w:val="007847E8"/>
    <w:rsid w:val="00784AFA"/>
    <w:rsid w:val="007859C9"/>
    <w:rsid w:val="00785A54"/>
    <w:rsid w:val="0078609B"/>
    <w:rsid w:val="007865E0"/>
    <w:rsid w:val="00786A5C"/>
    <w:rsid w:val="00786BCC"/>
    <w:rsid w:val="00786CDC"/>
    <w:rsid w:val="007874E1"/>
    <w:rsid w:val="00787E1F"/>
    <w:rsid w:val="007904C1"/>
    <w:rsid w:val="00790596"/>
    <w:rsid w:val="007906AF"/>
    <w:rsid w:val="00790B33"/>
    <w:rsid w:val="00790B3A"/>
    <w:rsid w:val="00791E8C"/>
    <w:rsid w:val="00791F2E"/>
    <w:rsid w:val="00791F51"/>
    <w:rsid w:val="007922FF"/>
    <w:rsid w:val="00792B62"/>
    <w:rsid w:val="007932B2"/>
    <w:rsid w:val="007932D2"/>
    <w:rsid w:val="0079341C"/>
    <w:rsid w:val="0079372B"/>
    <w:rsid w:val="007938FD"/>
    <w:rsid w:val="007944A3"/>
    <w:rsid w:val="00794AB9"/>
    <w:rsid w:val="00794FEF"/>
    <w:rsid w:val="007953BD"/>
    <w:rsid w:val="007957B4"/>
    <w:rsid w:val="007957BD"/>
    <w:rsid w:val="00796120"/>
    <w:rsid w:val="00796742"/>
    <w:rsid w:val="00796A0D"/>
    <w:rsid w:val="0079715D"/>
    <w:rsid w:val="007A03D0"/>
    <w:rsid w:val="007A0424"/>
    <w:rsid w:val="007A0715"/>
    <w:rsid w:val="007A0A1A"/>
    <w:rsid w:val="007A1127"/>
    <w:rsid w:val="007A11F3"/>
    <w:rsid w:val="007A1868"/>
    <w:rsid w:val="007A1BF4"/>
    <w:rsid w:val="007A1D41"/>
    <w:rsid w:val="007A2E12"/>
    <w:rsid w:val="007A2E2A"/>
    <w:rsid w:val="007A36A5"/>
    <w:rsid w:val="007A3A68"/>
    <w:rsid w:val="007A4678"/>
    <w:rsid w:val="007A529F"/>
    <w:rsid w:val="007A52E9"/>
    <w:rsid w:val="007A579A"/>
    <w:rsid w:val="007A59D1"/>
    <w:rsid w:val="007A5B16"/>
    <w:rsid w:val="007A5C0C"/>
    <w:rsid w:val="007A5D61"/>
    <w:rsid w:val="007A5FCE"/>
    <w:rsid w:val="007A61A5"/>
    <w:rsid w:val="007A6348"/>
    <w:rsid w:val="007A64DB"/>
    <w:rsid w:val="007A722B"/>
    <w:rsid w:val="007A74F6"/>
    <w:rsid w:val="007A7C64"/>
    <w:rsid w:val="007B0299"/>
    <w:rsid w:val="007B03FD"/>
    <w:rsid w:val="007B05F3"/>
    <w:rsid w:val="007B0716"/>
    <w:rsid w:val="007B077B"/>
    <w:rsid w:val="007B0FBA"/>
    <w:rsid w:val="007B10FC"/>
    <w:rsid w:val="007B1445"/>
    <w:rsid w:val="007B1EF0"/>
    <w:rsid w:val="007B2721"/>
    <w:rsid w:val="007B29D6"/>
    <w:rsid w:val="007B2BAF"/>
    <w:rsid w:val="007B2D78"/>
    <w:rsid w:val="007B3759"/>
    <w:rsid w:val="007B3863"/>
    <w:rsid w:val="007B3918"/>
    <w:rsid w:val="007B39F6"/>
    <w:rsid w:val="007B4DFD"/>
    <w:rsid w:val="007B526B"/>
    <w:rsid w:val="007B5438"/>
    <w:rsid w:val="007B5D97"/>
    <w:rsid w:val="007B5F73"/>
    <w:rsid w:val="007B600A"/>
    <w:rsid w:val="007B6193"/>
    <w:rsid w:val="007B6366"/>
    <w:rsid w:val="007B6782"/>
    <w:rsid w:val="007B6F72"/>
    <w:rsid w:val="007B77A9"/>
    <w:rsid w:val="007C017F"/>
    <w:rsid w:val="007C10C3"/>
    <w:rsid w:val="007C12FD"/>
    <w:rsid w:val="007C14BA"/>
    <w:rsid w:val="007C1533"/>
    <w:rsid w:val="007C164E"/>
    <w:rsid w:val="007C1660"/>
    <w:rsid w:val="007C1A56"/>
    <w:rsid w:val="007C1C46"/>
    <w:rsid w:val="007C2547"/>
    <w:rsid w:val="007C28EB"/>
    <w:rsid w:val="007C3073"/>
    <w:rsid w:val="007C3454"/>
    <w:rsid w:val="007C36D1"/>
    <w:rsid w:val="007C3705"/>
    <w:rsid w:val="007C3CA5"/>
    <w:rsid w:val="007C531A"/>
    <w:rsid w:val="007C53DA"/>
    <w:rsid w:val="007C5A78"/>
    <w:rsid w:val="007C6B26"/>
    <w:rsid w:val="007C6BBA"/>
    <w:rsid w:val="007C6D88"/>
    <w:rsid w:val="007C76D4"/>
    <w:rsid w:val="007C782C"/>
    <w:rsid w:val="007C796F"/>
    <w:rsid w:val="007C7EAC"/>
    <w:rsid w:val="007D004F"/>
    <w:rsid w:val="007D0524"/>
    <w:rsid w:val="007D09E9"/>
    <w:rsid w:val="007D0D6C"/>
    <w:rsid w:val="007D15F4"/>
    <w:rsid w:val="007D172F"/>
    <w:rsid w:val="007D1E28"/>
    <w:rsid w:val="007D1FD2"/>
    <w:rsid w:val="007D2A20"/>
    <w:rsid w:val="007D3813"/>
    <w:rsid w:val="007D3CB5"/>
    <w:rsid w:val="007D448F"/>
    <w:rsid w:val="007D4650"/>
    <w:rsid w:val="007D4834"/>
    <w:rsid w:val="007D4DDC"/>
    <w:rsid w:val="007D4E9A"/>
    <w:rsid w:val="007D5E8E"/>
    <w:rsid w:val="007D62E3"/>
    <w:rsid w:val="007D642E"/>
    <w:rsid w:val="007D6D3E"/>
    <w:rsid w:val="007D6EE0"/>
    <w:rsid w:val="007D706B"/>
    <w:rsid w:val="007E088C"/>
    <w:rsid w:val="007E1F6E"/>
    <w:rsid w:val="007E2856"/>
    <w:rsid w:val="007E2C97"/>
    <w:rsid w:val="007E2E0F"/>
    <w:rsid w:val="007E324E"/>
    <w:rsid w:val="007E34E2"/>
    <w:rsid w:val="007E3A55"/>
    <w:rsid w:val="007E3C57"/>
    <w:rsid w:val="007E3ECA"/>
    <w:rsid w:val="007E4B30"/>
    <w:rsid w:val="007E553D"/>
    <w:rsid w:val="007E5ACC"/>
    <w:rsid w:val="007E678F"/>
    <w:rsid w:val="007E6ED8"/>
    <w:rsid w:val="007E7052"/>
    <w:rsid w:val="007E7205"/>
    <w:rsid w:val="007E7A2A"/>
    <w:rsid w:val="007E7B4C"/>
    <w:rsid w:val="007E7EFD"/>
    <w:rsid w:val="007F0069"/>
    <w:rsid w:val="007F00DF"/>
    <w:rsid w:val="007F109D"/>
    <w:rsid w:val="007F18A3"/>
    <w:rsid w:val="007F2E34"/>
    <w:rsid w:val="007F3217"/>
    <w:rsid w:val="007F3B66"/>
    <w:rsid w:val="007F3EFD"/>
    <w:rsid w:val="007F47F6"/>
    <w:rsid w:val="007F4B5F"/>
    <w:rsid w:val="007F4CCE"/>
    <w:rsid w:val="007F4F89"/>
    <w:rsid w:val="007F52A6"/>
    <w:rsid w:val="007F53F8"/>
    <w:rsid w:val="007F5527"/>
    <w:rsid w:val="007F5556"/>
    <w:rsid w:val="007F5A9B"/>
    <w:rsid w:val="007F5E26"/>
    <w:rsid w:val="007F65BB"/>
    <w:rsid w:val="007F6CBC"/>
    <w:rsid w:val="007F6F7F"/>
    <w:rsid w:val="007F7A93"/>
    <w:rsid w:val="007F7D29"/>
    <w:rsid w:val="00800031"/>
    <w:rsid w:val="0080023A"/>
    <w:rsid w:val="00800297"/>
    <w:rsid w:val="008002DC"/>
    <w:rsid w:val="00800A5E"/>
    <w:rsid w:val="00800A73"/>
    <w:rsid w:val="00800E27"/>
    <w:rsid w:val="0080125B"/>
    <w:rsid w:val="008014E4"/>
    <w:rsid w:val="008015E4"/>
    <w:rsid w:val="00801B02"/>
    <w:rsid w:val="00801C70"/>
    <w:rsid w:val="00802517"/>
    <w:rsid w:val="008025CB"/>
    <w:rsid w:val="0080296B"/>
    <w:rsid w:val="008037C4"/>
    <w:rsid w:val="00803899"/>
    <w:rsid w:val="008039F3"/>
    <w:rsid w:val="00803E31"/>
    <w:rsid w:val="00803FB3"/>
    <w:rsid w:val="008040FB"/>
    <w:rsid w:val="00804185"/>
    <w:rsid w:val="0080431D"/>
    <w:rsid w:val="0080462C"/>
    <w:rsid w:val="00804F54"/>
    <w:rsid w:val="00805021"/>
    <w:rsid w:val="00805FA0"/>
    <w:rsid w:val="00806B05"/>
    <w:rsid w:val="008108AD"/>
    <w:rsid w:val="008112EC"/>
    <w:rsid w:val="0081175F"/>
    <w:rsid w:val="00811FE4"/>
    <w:rsid w:val="0081206E"/>
    <w:rsid w:val="00812D82"/>
    <w:rsid w:val="00812DD5"/>
    <w:rsid w:val="00813CA8"/>
    <w:rsid w:val="00813DF0"/>
    <w:rsid w:val="00814CC9"/>
    <w:rsid w:val="00814EFF"/>
    <w:rsid w:val="008152F3"/>
    <w:rsid w:val="008153C3"/>
    <w:rsid w:val="00815509"/>
    <w:rsid w:val="0081555E"/>
    <w:rsid w:val="00815796"/>
    <w:rsid w:val="0081579D"/>
    <w:rsid w:val="00815804"/>
    <w:rsid w:val="00815944"/>
    <w:rsid w:val="008159A5"/>
    <w:rsid w:val="00815F98"/>
    <w:rsid w:val="00816C13"/>
    <w:rsid w:val="0081718E"/>
    <w:rsid w:val="008172B1"/>
    <w:rsid w:val="00817309"/>
    <w:rsid w:val="00817587"/>
    <w:rsid w:val="00817F7F"/>
    <w:rsid w:val="00820233"/>
    <w:rsid w:val="00820589"/>
    <w:rsid w:val="0082064D"/>
    <w:rsid w:val="00820819"/>
    <w:rsid w:val="00820974"/>
    <w:rsid w:val="008209B7"/>
    <w:rsid w:val="008212C3"/>
    <w:rsid w:val="00821D3C"/>
    <w:rsid w:val="0082275A"/>
    <w:rsid w:val="008227C2"/>
    <w:rsid w:val="008229F3"/>
    <w:rsid w:val="00822BEC"/>
    <w:rsid w:val="00822E00"/>
    <w:rsid w:val="008233EA"/>
    <w:rsid w:val="00823A6F"/>
    <w:rsid w:val="00823D28"/>
    <w:rsid w:val="00823E93"/>
    <w:rsid w:val="0082457B"/>
    <w:rsid w:val="008250FF"/>
    <w:rsid w:val="008255F9"/>
    <w:rsid w:val="00825BD4"/>
    <w:rsid w:val="00825C4E"/>
    <w:rsid w:val="008266CA"/>
    <w:rsid w:val="0082749F"/>
    <w:rsid w:val="0082753D"/>
    <w:rsid w:val="00827DA9"/>
    <w:rsid w:val="00830AA0"/>
    <w:rsid w:val="00830B9D"/>
    <w:rsid w:val="00830E1E"/>
    <w:rsid w:val="008317BB"/>
    <w:rsid w:val="00831881"/>
    <w:rsid w:val="00831B11"/>
    <w:rsid w:val="00831E82"/>
    <w:rsid w:val="008321B4"/>
    <w:rsid w:val="008325E7"/>
    <w:rsid w:val="00832DD2"/>
    <w:rsid w:val="00832DDB"/>
    <w:rsid w:val="0083345D"/>
    <w:rsid w:val="008342F1"/>
    <w:rsid w:val="00834895"/>
    <w:rsid w:val="0083528A"/>
    <w:rsid w:val="00835AF8"/>
    <w:rsid w:val="00835CB1"/>
    <w:rsid w:val="00836D7F"/>
    <w:rsid w:val="00836F41"/>
    <w:rsid w:val="008377E3"/>
    <w:rsid w:val="00837E40"/>
    <w:rsid w:val="00840B88"/>
    <w:rsid w:val="00841701"/>
    <w:rsid w:val="0084178D"/>
    <w:rsid w:val="00841FC7"/>
    <w:rsid w:val="008427F8"/>
    <w:rsid w:val="008430CC"/>
    <w:rsid w:val="00843A71"/>
    <w:rsid w:val="00843FF2"/>
    <w:rsid w:val="00844432"/>
    <w:rsid w:val="0084499F"/>
    <w:rsid w:val="00845049"/>
    <w:rsid w:val="008452AD"/>
    <w:rsid w:val="00845689"/>
    <w:rsid w:val="0084583A"/>
    <w:rsid w:val="00845906"/>
    <w:rsid w:val="0084633E"/>
    <w:rsid w:val="00846DA9"/>
    <w:rsid w:val="0084743A"/>
    <w:rsid w:val="00847A2E"/>
    <w:rsid w:val="00850019"/>
    <w:rsid w:val="008509E9"/>
    <w:rsid w:val="0085162D"/>
    <w:rsid w:val="00851683"/>
    <w:rsid w:val="00851B31"/>
    <w:rsid w:val="00852876"/>
    <w:rsid w:val="008528EC"/>
    <w:rsid w:val="00852B88"/>
    <w:rsid w:val="00852B8E"/>
    <w:rsid w:val="00852BDF"/>
    <w:rsid w:val="00852C31"/>
    <w:rsid w:val="00853542"/>
    <w:rsid w:val="00853846"/>
    <w:rsid w:val="0085384B"/>
    <w:rsid w:val="00853FD0"/>
    <w:rsid w:val="008541C2"/>
    <w:rsid w:val="00854413"/>
    <w:rsid w:val="00854632"/>
    <w:rsid w:val="00854EB5"/>
    <w:rsid w:val="00855405"/>
    <w:rsid w:val="0085551B"/>
    <w:rsid w:val="0085578A"/>
    <w:rsid w:val="00857680"/>
    <w:rsid w:val="00860212"/>
    <w:rsid w:val="008602F0"/>
    <w:rsid w:val="0086065A"/>
    <w:rsid w:val="008607C1"/>
    <w:rsid w:val="00860968"/>
    <w:rsid w:val="00861761"/>
    <w:rsid w:val="008617AC"/>
    <w:rsid w:val="00861D02"/>
    <w:rsid w:val="00861D25"/>
    <w:rsid w:val="00862102"/>
    <w:rsid w:val="00862247"/>
    <w:rsid w:val="008623CD"/>
    <w:rsid w:val="00862D68"/>
    <w:rsid w:val="00863FC2"/>
    <w:rsid w:val="00864747"/>
    <w:rsid w:val="00864A42"/>
    <w:rsid w:val="00864BE6"/>
    <w:rsid w:val="00864C20"/>
    <w:rsid w:val="00865021"/>
    <w:rsid w:val="00865BDA"/>
    <w:rsid w:val="008664EE"/>
    <w:rsid w:val="00866C37"/>
    <w:rsid w:val="0086764B"/>
    <w:rsid w:val="0086799D"/>
    <w:rsid w:val="00867CCA"/>
    <w:rsid w:val="00867D81"/>
    <w:rsid w:val="008700F1"/>
    <w:rsid w:val="00870B6C"/>
    <w:rsid w:val="00870C70"/>
    <w:rsid w:val="008712CA"/>
    <w:rsid w:val="00872E4D"/>
    <w:rsid w:val="00873737"/>
    <w:rsid w:val="00874485"/>
    <w:rsid w:val="00874B27"/>
    <w:rsid w:val="00874B53"/>
    <w:rsid w:val="008751DE"/>
    <w:rsid w:val="00875395"/>
    <w:rsid w:val="00876029"/>
    <w:rsid w:val="0087636E"/>
    <w:rsid w:val="00876467"/>
    <w:rsid w:val="008765D9"/>
    <w:rsid w:val="00876DEA"/>
    <w:rsid w:val="008772DB"/>
    <w:rsid w:val="00877618"/>
    <w:rsid w:val="00880260"/>
    <w:rsid w:val="008807D3"/>
    <w:rsid w:val="00880ED3"/>
    <w:rsid w:val="00881026"/>
    <w:rsid w:val="008817CC"/>
    <w:rsid w:val="00881B79"/>
    <w:rsid w:val="00882099"/>
    <w:rsid w:val="00882E24"/>
    <w:rsid w:val="00882FFA"/>
    <w:rsid w:val="00883807"/>
    <w:rsid w:val="00883838"/>
    <w:rsid w:val="0088393E"/>
    <w:rsid w:val="008839E2"/>
    <w:rsid w:val="0088532B"/>
    <w:rsid w:val="008863D5"/>
    <w:rsid w:val="008866EF"/>
    <w:rsid w:val="00886927"/>
    <w:rsid w:val="00886CC6"/>
    <w:rsid w:val="00886D0F"/>
    <w:rsid w:val="00886DB9"/>
    <w:rsid w:val="00886EC6"/>
    <w:rsid w:val="00887624"/>
    <w:rsid w:val="00887DB0"/>
    <w:rsid w:val="00887F94"/>
    <w:rsid w:val="008902BE"/>
    <w:rsid w:val="008905AA"/>
    <w:rsid w:val="00890ED7"/>
    <w:rsid w:val="008911BD"/>
    <w:rsid w:val="00892702"/>
    <w:rsid w:val="00892D1A"/>
    <w:rsid w:val="008931C9"/>
    <w:rsid w:val="00893D65"/>
    <w:rsid w:val="008941FD"/>
    <w:rsid w:val="00894FA3"/>
    <w:rsid w:val="00896305"/>
    <w:rsid w:val="0089681D"/>
    <w:rsid w:val="008969B9"/>
    <w:rsid w:val="008973DE"/>
    <w:rsid w:val="008A006A"/>
    <w:rsid w:val="008A01E3"/>
    <w:rsid w:val="008A0CDD"/>
    <w:rsid w:val="008A11CA"/>
    <w:rsid w:val="008A16B9"/>
    <w:rsid w:val="008A177B"/>
    <w:rsid w:val="008A1A91"/>
    <w:rsid w:val="008A22DB"/>
    <w:rsid w:val="008A289F"/>
    <w:rsid w:val="008A35E3"/>
    <w:rsid w:val="008A3D8D"/>
    <w:rsid w:val="008A439F"/>
    <w:rsid w:val="008A6560"/>
    <w:rsid w:val="008A6817"/>
    <w:rsid w:val="008A6A28"/>
    <w:rsid w:val="008A7B50"/>
    <w:rsid w:val="008A7C26"/>
    <w:rsid w:val="008B0248"/>
    <w:rsid w:val="008B08B8"/>
    <w:rsid w:val="008B0DA3"/>
    <w:rsid w:val="008B1730"/>
    <w:rsid w:val="008B1AF5"/>
    <w:rsid w:val="008B2130"/>
    <w:rsid w:val="008B2174"/>
    <w:rsid w:val="008B233F"/>
    <w:rsid w:val="008B29F1"/>
    <w:rsid w:val="008B387D"/>
    <w:rsid w:val="008B441A"/>
    <w:rsid w:val="008B4B3D"/>
    <w:rsid w:val="008B59C5"/>
    <w:rsid w:val="008B5AB2"/>
    <w:rsid w:val="008B5CD8"/>
    <w:rsid w:val="008B62EA"/>
    <w:rsid w:val="008B65B8"/>
    <w:rsid w:val="008B661C"/>
    <w:rsid w:val="008B6F2E"/>
    <w:rsid w:val="008B6FF3"/>
    <w:rsid w:val="008B75D2"/>
    <w:rsid w:val="008B7F83"/>
    <w:rsid w:val="008C076A"/>
    <w:rsid w:val="008C0A1E"/>
    <w:rsid w:val="008C1001"/>
    <w:rsid w:val="008C10B4"/>
    <w:rsid w:val="008C1649"/>
    <w:rsid w:val="008C1912"/>
    <w:rsid w:val="008C1B3D"/>
    <w:rsid w:val="008C1DF7"/>
    <w:rsid w:val="008C1FC9"/>
    <w:rsid w:val="008C24B8"/>
    <w:rsid w:val="008C2509"/>
    <w:rsid w:val="008C2961"/>
    <w:rsid w:val="008C2A4E"/>
    <w:rsid w:val="008C2F97"/>
    <w:rsid w:val="008C364F"/>
    <w:rsid w:val="008C384E"/>
    <w:rsid w:val="008C5837"/>
    <w:rsid w:val="008C6DB1"/>
    <w:rsid w:val="008C6F0C"/>
    <w:rsid w:val="008C6F70"/>
    <w:rsid w:val="008C70CF"/>
    <w:rsid w:val="008C72FB"/>
    <w:rsid w:val="008C74AF"/>
    <w:rsid w:val="008C766C"/>
    <w:rsid w:val="008C793A"/>
    <w:rsid w:val="008C7A26"/>
    <w:rsid w:val="008D05C2"/>
    <w:rsid w:val="008D0E33"/>
    <w:rsid w:val="008D10D1"/>
    <w:rsid w:val="008D11C4"/>
    <w:rsid w:val="008D2851"/>
    <w:rsid w:val="008D3349"/>
    <w:rsid w:val="008D365A"/>
    <w:rsid w:val="008D36D6"/>
    <w:rsid w:val="008D44C7"/>
    <w:rsid w:val="008D4A3F"/>
    <w:rsid w:val="008D4BEF"/>
    <w:rsid w:val="008D4BFF"/>
    <w:rsid w:val="008D512C"/>
    <w:rsid w:val="008D55D7"/>
    <w:rsid w:val="008D614E"/>
    <w:rsid w:val="008D6270"/>
    <w:rsid w:val="008D6397"/>
    <w:rsid w:val="008D647E"/>
    <w:rsid w:val="008D661B"/>
    <w:rsid w:val="008D6D8A"/>
    <w:rsid w:val="008D6E13"/>
    <w:rsid w:val="008D7435"/>
    <w:rsid w:val="008D7754"/>
    <w:rsid w:val="008D77D3"/>
    <w:rsid w:val="008D7B73"/>
    <w:rsid w:val="008D7D36"/>
    <w:rsid w:val="008D7D7B"/>
    <w:rsid w:val="008E05E1"/>
    <w:rsid w:val="008E090D"/>
    <w:rsid w:val="008E0EDD"/>
    <w:rsid w:val="008E1068"/>
    <w:rsid w:val="008E1529"/>
    <w:rsid w:val="008E1BFF"/>
    <w:rsid w:val="008E260F"/>
    <w:rsid w:val="008E35BD"/>
    <w:rsid w:val="008E37A6"/>
    <w:rsid w:val="008E4121"/>
    <w:rsid w:val="008E424C"/>
    <w:rsid w:val="008E46CE"/>
    <w:rsid w:val="008E4A0E"/>
    <w:rsid w:val="008E4C5C"/>
    <w:rsid w:val="008E4C69"/>
    <w:rsid w:val="008E4DD6"/>
    <w:rsid w:val="008E4E03"/>
    <w:rsid w:val="008E575F"/>
    <w:rsid w:val="008E6537"/>
    <w:rsid w:val="008E6622"/>
    <w:rsid w:val="008E6A25"/>
    <w:rsid w:val="008E6A53"/>
    <w:rsid w:val="008E6E3D"/>
    <w:rsid w:val="008E6FED"/>
    <w:rsid w:val="008E7081"/>
    <w:rsid w:val="008E74BE"/>
    <w:rsid w:val="008E7B46"/>
    <w:rsid w:val="008E7B86"/>
    <w:rsid w:val="008E7D30"/>
    <w:rsid w:val="008E7DEE"/>
    <w:rsid w:val="008F0155"/>
    <w:rsid w:val="008F03AE"/>
    <w:rsid w:val="008F0BBC"/>
    <w:rsid w:val="008F100B"/>
    <w:rsid w:val="008F129C"/>
    <w:rsid w:val="008F1D22"/>
    <w:rsid w:val="008F25A1"/>
    <w:rsid w:val="008F27C3"/>
    <w:rsid w:val="008F2854"/>
    <w:rsid w:val="008F3B6E"/>
    <w:rsid w:val="008F3C7F"/>
    <w:rsid w:val="008F483C"/>
    <w:rsid w:val="008F495A"/>
    <w:rsid w:val="008F5666"/>
    <w:rsid w:val="008F59FD"/>
    <w:rsid w:val="008F5A92"/>
    <w:rsid w:val="008F5ABF"/>
    <w:rsid w:val="008F693D"/>
    <w:rsid w:val="008F6DBB"/>
    <w:rsid w:val="008F6E5E"/>
    <w:rsid w:val="008F7248"/>
    <w:rsid w:val="008F780C"/>
    <w:rsid w:val="008F7857"/>
    <w:rsid w:val="008F7B4C"/>
    <w:rsid w:val="008F7ED9"/>
    <w:rsid w:val="00900FD5"/>
    <w:rsid w:val="00901CA1"/>
    <w:rsid w:val="00901CB8"/>
    <w:rsid w:val="0090245C"/>
    <w:rsid w:val="00902482"/>
    <w:rsid w:val="009024F2"/>
    <w:rsid w:val="009025EA"/>
    <w:rsid w:val="009028E1"/>
    <w:rsid w:val="009032AD"/>
    <w:rsid w:val="009034A6"/>
    <w:rsid w:val="009036A5"/>
    <w:rsid w:val="00903AF7"/>
    <w:rsid w:val="009043D2"/>
    <w:rsid w:val="00904548"/>
    <w:rsid w:val="00904E9F"/>
    <w:rsid w:val="00905039"/>
    <w:rsid w:val="00905E0D"/>
    <w:rsid w:val="009061EF"/>
    <w:rsid w:val="00906245"/>
    <w:rsid w:val="0090627E"/>
    <w:rsid w:val="0090644F"/>
    <w:rsid w:val="00906B6B"/>
    <w:rsid w:val="00906C28"/>
    <w:rsid w:val="009077D9"/>
    <w:rsid w:val="009077E5"/>
    <w:rsid w:val="00907D99"/>
    <w:rsid w:val="00907DA4"/>
    <w:rsid w:val="00910300"/>
    <w:rsid w:val="00910B05"/>
    <w:rsid w:val="00911083"/>
    <w:rsid w:val="00911374"/>
    <w:rsid w:val="00911917"/>
    <w:rsid w:val="00911BC3"/>
    <w:rsid w:val="00911D1F"/>
    <w:rsid w:val="00911F12"/>
    <w:rsid w:val="009122A3"/>
    <w:rsid w:val="00912356"/>
    <w:rsid w:val="00912606"/>
    <w:rsid w:val="009130BB"/>
    <w:rsid w:val="00913522"/>
    <w:rsid w:val="00913E6D"/>
    <w:rsid w:val="00914083"/>
    <w:rsid w:val="0091418C"/>
    <w:rsid w:val="009145AB"/>
    <w:rsid w:val="00914D9E"/>
    <w:rsid w:val="009157EF"/>
    <w:rsid w:val="00915FF9"/>
    <w:rsid w:val="00916722"/>
    <w:rsid w:val="0091735E"/>
    <w:rsid w:val="00917ACA"/>
    <w:rsid w:val="00917CA3"/>
    <w:rsid w:val="00917CB0"/>
    <w:rsid w:val="009204DC"/>
    <w:rsid w:val="009208C2"/>
    <w:rsid w:val="00920A5A"/>
    <w:rsid w:val="00920CCB"/>
    <w:rsid w:val="009213B5"/>
    <w:rsid w:val="00921A01"/>
    <w:rsid w:val="00921C48"/>
    <w:rsid w:val="00921E9D"/>
    <w:rsid w:val="00922116"/>
    <w:rsid w:val="009221C8"/>
    <w:rsid w:val="0092288B"/>
    <w:rsid w:val="00922BB5"/>
    <w:rsid w:val="00923266"/>
    <w:rsid w:val="009237C0"/>
    <w:rsid w:val="00923A52"/>
    <w:rsid w:val="00923EDF"/>
    <w:rsid w:val="0092416F"/>
    <w:rsid w:val="0092446C"/>
    <w:rsid w:val="0092462E"/>
    <w:rsid w:val="00924A00"/>
    <w:rsid w:val="009253C6"/>
    <w:rsid w:val="00925CA0"/>
    <w:rsid w:val="00925DC9"/>
    <w:rsid w:val="00925F64"/>
    <w:rsid w:val="0092677D"/>
    <w:rsid w:val="00927376"/>
    <w:rsid w:val="00927391"/>
    <w:rsid w:val="00930010"/>
    <w:rsid w:val="0093169E"/>
    <w:rsid w:val="00931C35"/>
    <w:rsid w:val="00931E10"/>
    <w:rsid w:val="00931E3D"/>
    <w:rsid w:val="00931EF2"/>
    <w:rsid w:val="00934674"/>
    <w:rsid w:val="00934ABC"/>
    <w:rsid w:val="00934D79"/>
    <w:rsid w:val="00935311"/>
    <w:rsid w:val="00935910"/>
    <w:rsid w:val="00936196"/>
    <w:rsid w:val="009362F4"/>
    <w:rsid w:val="0093652C"/>
    <w:rsid w:val="00936777"/>
    <w:rsid w:val="009367B2"/>
    <w:rsid w:val="0093688C"/>
    <w:rsid w:val="00937628"/>
    <w:rsid w:val="00937B47"/>
    <w:rsid w:val="00940B93"/>
    <w:rsid w:val="00940D9D"/>
    <w:rsid w:val="009415E9"/>
    <w:rsid w:val="00941BA1"/>
    <w:rsid w:val="00941BDB"/>
    <w:rsid w:val="00941F74"/>
    <w:rsid w:val="0094265B"/>
    <w:rsid w:val="0094270C"/>
    <w:rsid w:val="009428A8"/>
    <w:rsid w:val="009428C2"/>
    <w:rsid w:val="009428F1"/>
    <w:rsid w:val="00942AB2"/>
    <w:rsid w:val="00942C32"/>
    <w:rsid w:val="0094325C"/>
    <w:rsid w:val="00943968"/>
    <w:rsid w:val="00943D23"/>
    <w:rsid w:val="00943DDE"/>
    <w:rsid w:val="00943FC5"/>
    <w:rsid w:val="009440F6"/>
    <w:rsid w:val="00945588"/>
    <w:rsid w:val="00945947"/>
    <w:rsid w:val="00945DDB"/>
    <w:rsid w:val="00945FB7"/>
    <w:rsid w:val="009466E5"/>
    <w:rsid w:val="009468CF"/>
    <w:rsid w:val="00946A12"/>
    <w:rsid w:val="00947B49"/>
    <w:rsid w:val="00947BCE"/>
    <w:rsid w:val="0095007A"/>
    <w:rsid w:val="009507EB"/>
    <w:rsid w:val="00950AA8"/>
    <w:rsid w:val="00950E65"/>
    <w:rsid w:val="00950F0F"/>
    <w:rsid w:val="0095161E"/>
    <w:rsid w:val="009519B7"/>
    <w:rsid w:val="00951D25"/>
    <w:rsid w:val="00952AD8"/>
    <w:rsid w:val="00952CD4"/>
    <w:rsid w:val="00952D5B"/>
    <w:rsid w:val="00952FE9"/>
    <w:rsid w:val="00953393"/>
    <w:rsid w:val="009538AF"/>
    <w:rsid w:val="00953A9C"/>
    <w:rsid w:val="009540A4"/>
    <w:rsid w:val="00954362"/>
    <w:rsid w:val="009547BF"/>
    <w:rsid w:val="00954A12"/>
    <w:rsid w:val="00954CD8"/>
    <w:rsid w:val="00955126"/>
    <w:rsid w:val="0095578F"/>
    <w:rsid w:val="0095598D"/>
    <w:rsid w:val="009565AC"/>
    <w:rsid w:val="009575A0"/>
    <w:rsid w:val="00957819"/>
    <w:rsid w:val="00957F20"/>
    <w:rsid w:val="0096011B"/>
    <w:rsid w:val="009601AA"/>
    <w:rsid w:val="009604A5"/>
    <w:rsid w:val="0096061A"/>
    <w:rsid w:val="00960715"/>
    <w:rsid w:val="009608E4"/>
    <w:rsid w:val="00962076"/>
    <w:rsid w:val="00962636"/>
    <w:rsid w:val="0096282E"/>
    <w:rsid w:val="0096294F"/>
    <w:rsid w:val="00963A02"/>
    <w:rsid w:val="00964174"/>
    <w:rsid w:val="00964AFA"/>
    <w:rsid w:val="00964CAA"/>
    <w:rsid w:val="00964E53"/>
    <w:rsid w:val="0096596C"/>
    <w:rsid w:val="00965B80"/>
    <w:rsid w:val="00967183"/>
    <w:rsid w:val="00967597"/>
    <w:rsid w:val="009678D6"/>
    <w:rsid w:val="00970078"/>
    <w:rsid w:val="009700E3"/>
    <w:rsid w:val="00970266"/>
    <w:rsid w:val="00970BAE"/>
    <w:rsid w:val="00971ACB"/>
    <w:rsid w:val="00971D34"/>
    <w:rsid w:val="0097212F"/>
    <w:rsid w:val="0097221D"/>
    <w:rsid w:val="00972367"/>
    <w:rsid w:val="0097252E"/>
    <w:rsid w:val="00972857"/>
    <w:rsid w:val="00972FBA"/>
    <w:rsid w:val="00973220"/>
    <w:rsid w:val="0097375E"/>
    <w:rsid w:val="00973936"/>
    <w:rsid w:val="00974B24"/>
    <w:rsid w:val="00974FAE"/>
    <w:rsid w:val="00975214"/>
    <w:rsid w:val="009752FD"/>
    <w:rsid w:val="009756BA"/>
    <w:rsid w:val="0097581A"/>
    <w:rsid w:val="00975AB3"/>
    <w:rsid w:val="00975AFA"/>
    <w:rsid w:val="00976634"/>
    <w:rsid w:val="0097680D"/>
    <w:rsid w:val="00976880"/>
    <w:rsid w:val="009769BA"/>
    <w:rsid w:val="00976A4F"/>
    <w:rsid w:val="00976B98"/>
    <w:rsid w:val="00976E40"/>
    <w:rsid w:val="009779C9"/>
    <w:rsid w:val="00977A42"/>
    <w:rsid w:val="00977B7A"/>
    <w:rsid w:val="009807C6"/>
    <w:rsid w:val="009811FC"/>
    <w:rsid w:val="009816F6"/>
    <w:rsid w:val="00981A34"/>
    <w:rsid w:val="009827C6"/>
    <w:rsid w:val="00982C1C"/>
    <w:rsid w:val="00982DBA"/>
    <w:rsid w:val="00983550"/>
    <w:rsid w:val="00983619"/>
    <w:rsid w:val="00983E3B"/>
    <w:rsid w:val="00983E69"/>
    <w:rsid w:val="00985B94"/>
    <w:rsid w:val="00986098"/>
    <w:rsid w:val="009861E5"/>
    <w:rsid w:val="00986D1F"/>
    <w:rsid w:val="00986EB6"/>
    <w:rsid w:val="0098700D"/>
    <w:rsid w:val="00987566"/>
    <w:rsid w:val="00987BD1"/>
    <w:rsid w:val="00987C25"/>
    <w:rsid w:val="00990508"/>
    <w:rsid w:val="00990687"/>
    <w:rsid w:val="00990721"/>
    <w:rsid w:val="00990A4C"/>
    <w:rsid w:val="00990D71"/>
    <w:rsid w:val="009915FB"/>
    <w:rsid w:val="00991701"/>
    <w:rsid w:val="00991893"/>
    <w:rsid w:val="00991E22"/>
    <w:rsid w:val="009920A3"/>
    <w:rsid w:val="00992727"/>
    <w:rsid w:val="00993296"/>
    <w:rsid w:val="0099339E"/>
    <w:rsid w:val="0099355C"/>
    <w:rsid w:val="009939A8"/>
    <w:rsid w:val="009940BC"/>
    <w:rsid w:val="00994171"/>
    <w:rsid w:val="009942E2"/>
    <w:rsid w:val="00994330"/>
    <w:rsid w:val="00994BFB"/>
    <w:rsid w:val="00995107"/>
    <w:rsid w:val="0099521D"/>
    <w:rsid w:val="009956C1"/>
    <w:rsid w:val="00995F82"/>
    <w:rsid w:val="009960A9"/>
    <w:rsid w:val="00996301"/>
    <w:rsid w:val="00996784"/>
    <w:rsid w:val="00996907"/>
    <w:rsid w:val="0099690B"/>
    <w:rsid w:val="00997652"/>
    <w:rsid w:val="00997907"/>
    <w:rsid w:val="00997B0B"/>
    <w:rsid w:val="00997DE1"/>
    <w:rsid w:val="009A095B"/>
    <w:rsid w:val="009A10E0"/>
    <w:rsid w:val="009A173E"/>
    <w:rsid w:val="009A1BE6"/>
    <w:rsid w:val="009A1E22"/>
    <w:rsid w:val="009A1EDD"/>
    <w:rsid w:val="009A1FBB"/>
    <w:rsid w:val="009A24DC"/>
    <w:rsid w:val="009A2ED5"/>
    <w:rsid w:val="009A31AC"/>
    <w:rsid w:val="009A3258"/>
    <w:rsid w:val="009A3889"/>
    <w:rsid w:val="009A43E4"/>
    <w:rsid w:val="009A442C"/>
    <w:rsid w:val="009A479B"/>
    <w:rsid w:val="009A4BB0"/>
    <w:rsid w:val="009A526A"/>
    <w:rsid w:val="009A5416"/>
    <w:rsid w:val="009A64CD"/>
    <w:rsid w:val="009A69D5"/>
    <w:rsid w:val="009A78BE"/>
    <w:rsid w:val="009B0B2B"/>
    <w:rsid w:val="009B0B50"/>
    <w:rsid w:val="009B1651"/>
    <w:rsid w:val="009B1A67"/>
    <w:rsid w:val="009B1C6F"/>
    <w:rsid w:val="009B2048"/>
    <w:rsid w:val="009B2347"/>
    <w:rsid w:val="009B2618"/>
    <w:rsid w:val="009B2C46"/>
    <w:rsid w:val="009B3051"/>
    <w:rsid w:val="009B377F"/>
    <w:rsid w:val="009B3CB9"/>
    <w:rsid w:val="009B3CC5"/>
    <w:rsid w:val="009B43AD"/>
    <w:rsid w:val="009B4521"/>
    <w:rsid w:val="009B4B2E"/>
    <w:rsid w:val="009B56FF"/>
    <w:rsid w:val="009B66F3"/>
    <w:rsid w:val="009B6C84"/>
    <w:rsid w:val="009B7284"/>
    <w:rsid w:val="009B7E54"/>
    <w:rsid w:val="009C0104"/>
    <w:rsid w:val="009C053D"/>
    <w:rsid w:val="009C1529"/>
    <w:rsid w:val="009C161B"/>
    <w:rsid w:val="009C18A4"/>
    <w:rsid w:val="009C1A3A"/>
    <w:rsid w:val="009C1A3E"/>
    <w:rsid w:val="009C2136"/>
    <w:rsid w:val="009C222B"/>
    <w:rsid w:val="009C24EA"/>
    <w:rsid w:val="009C2563"/>
    <w:rsid w:val="009C2A22"/>
    <w:rsid w:val="009C3063"/>
    <w:rsid w:val="009C32E2"/>
    <w:rsid w:val="009C37D2"/>
    <w:rsid w:val="009C39F6"/>
    <w:rsid w:val="009C3BB1"/>
    <w:rsid w:val="009C3C7A"/>
    <w:rsid w:val="009C4132"/>
    <w:rsid w:val="009C41AC"/>
    <w:rsid w:val="009C4318"/>
    <w:rsid w:val="009C44B6"/>
    <w:rsid w:val="009C488A"/>
    <w:rsid w:val="009C48F5"/>
    <w:rsid w:val="009C5439"/>
    <w:rsid w:val="009C574D"/>
    <w:rsid w:val="009C61FA"/>
    <w:rsid w:val="009C6C93"/>
    <w:rsid w:val="009C6E1D"/>
    <w:rsid w:val="009C6EEA"/>
    <w:rsid w:val="009C7ABB"/>
    <w:rsid w:val="009C7B77"/>
    <w:rsid w:val="009D04EC"/>
    <w:rsid w:val="009D095A"/>
    <w:rsid w:val="009D0B1D"/>
    <w:rsid w:val="009D1EA2"/>
    <w:rsid w:val="009D1ED1"/>
    <w:rsid w:val="009D2430"/>
    <w:rsid w:val="009D24BA"/>
    <w:rsid w:val="009D2923"/>
    <w:rsid w:val="009D2ECB"/>
    <w:rsid w:val="009D325A"/>
    <w:rsid w:val="009D33DC"/>
    <w:rsid w:val="009D346A"/>
    <w:rsid w:val="009D3A47"/>
    <w:rsid w:val="009D3BBA"/>
    <w:rsid w:val="009D4553"/>
    <w:rsid w:val="009D4C9C"/>
    <w:rsid w:val="009D4FE4"/>
    <w:rsid w:val="009D50C4"/>
    <w:rsid w:val="009D5103"/>
    <w:rsid w:val="009D627C"/>
    <w:rsid w:val="009D68C3"/>
    <w:rsid w:val="009D69EC"/>
    <w:rsid w:val="009D710B"/>
    <w:rsid w:val="009D73A1"/>
    <w:rsid w:val="009D73FB"/>
    <w:rsid w:val="009D78BA"/>
    <w:rsid w:val="009D7B43"/>
    <w:rsid w:val="009E04EE"/>
    <w:rsid w:val="009E081A"/>
    <w:rsid w:val="009E1307"/>
    <w:rsid w:val="009E184F"/>
    <w:rsid w:val="009E2A2D"/>
    <w:rsid w:val="009E2D3D"/>
    <w:rsid w:val="009E32CB"/>
    <w:rsid w:val="009E32DD"/>
    <w:rsid w:val="009E34EE"/>
    <w:rsid w:val="009E35FC"/>
    <w:rsid w:val="009E3E14"/>
    <w:rsid w:val="009E422D"/>
    <w:rsid w:val="009E455A"/>
    <w:rsid w:val="009E57BA"/>
    <w:rsid w:val="009E5B0F"/>
    <w:rsid w:val="009E5E80"/>
    <w:rsid w:val="009E6963"/>
    <w:rsid w:val="009E6CB6"/>
    <w:rsid w:val="009E6FB8"/>
    <w:rsid w:val="009F02E1"/>
    <w:rsid w:val="009F0373"/>
    <w:rsid w:val="009F0380"/>
    <w:rsid w:val="009F04F2"/>
    <w:rsid w:val="009F0653"/>
    <w:rsid w:val="009F0A72"/>
    <w:rsid w:val="009F0D4B"/>
    <w:rsid w:val="009F0D79"/>
    <w:rsid w:val="009F17AE"/>
    <w:rsid w:val="009F1E7F"/>
    <w:rsid w:val="009F261E"/>
    <w:rsid w:val="009F2A13"/>
    <w:rsid w:val="009F2DE6"/>
    <w:rsid w:val="009F3962"/>
    <w:rsid w:val="009F4EA0"/>
    <w:rsid w:val="009F5028"/>
    <w:rsid w:val="009F52DE"/>
    <w:rsid w:val="009F54FA"/>
    <w:rsid w:val="009F58D4"/>
    <w:rsid w:val="009F5A90"/>
    <w:rsid w:val="009F6004"/>
    <w:rsid w:val="009F62A6"/>
    <w:rsid w:val="009F66AD"/>
    <w:rsid w:val="009F67A7"/>
    <w:rsid w:val="009F6C85"/>
    <w:rsid w:val="009F7646"/>
    <w:rsid w:val="009F7BA3"/>
    <w:rsid w:val="00A00404"/>
    <w:rsid w:val="00A006C0"/>
    <w:rsid w:val="00A00B70"/>
    <w:rsid w:val="00A00CB0"/>
    <w:rsid w:val="00A01539"/>
    <w:rsid w:val="00A01AA7"/>
    <w:rsid w:val="00A01BF6"/>
    <w:rsid w:val="00A0201B"/>
    <w:rsid w:val="00A024B7"/>
    <w:rsid w:val="00A02777"/>
    <w:rsid w:val="00A03780"/>
    <w:rsid w:val="00A049EC"/>
    <w:rsid w:val="00A04CA8"/>
    <w:rsid w:val="00A04F7F"/>
    <w:rsid w:val="00A05143"/>
    <w:rsid w:val="00A05441"/>
    <w:rsid w:val="00A05783"/>
    <w:rsid w:val="00A05C07"/>
    <w:rsid w:val="00A05D25"/>
    <w:rsid w:val="00A06615"/>
    <w:rsid w:val="00A0700D"/>
    <w:rsid w:val="00A0713F"/>
    <w:rsid w:val="00A07BC5"/>
    <w:rsid w:val="00A106B8"/>
    <w:rsid w:val="00A113B5"/>
    <w:rsid w:val="00A116CE"/>
    <w:rsid w:val="00A1190E"/>
    <w:rsid w:val="00A11AC1"/>
    <w:rsid w:val="00A122CD"/>
    <w:rsid w:val="00A1265A"/>
    <w:rsid w:val="00A1294E"/>
    <w:rsid w:val="00A1333A"/>
    <w:rsid w:val="00A136C2"/>
    <w:rsid w:val="00A13701"/>
    <w:rsid w:val="00A13DD5"/>
    <w:rsid w:val="00A13F53"/>
    <w:rsid w:val="00A14260"/>
    <w:rsid w:val="00A144DC"/>
    <w:rsid w:val="00A14691"/>
    <w:rsid w:val="00A14CB2"/>
    <w:rsid w:val="00A14F1E"/>
    <w:rsid w:val="00A15EB2"/>
    <w:rsid w:val="00A16101"/>
    <w:rsid w:val="00A16277"/>
    <w:rsid w:val="00A16AE8"/>
    <w:rsid w:val="00A2081E"/>
    <w:rsid w:val="00A20B35"/>
    <w:rsid w:val="00A2128A"/>
    <w:rsid w:val="00A21355"/>
    <w:rsid w:val="00A216F4"/>
    <w:rsid w:val="00A219C9"/>
    <w:rsid w:val="00A22BEB"/>
    <w:rsid w:val="00A22D23"/>
    <w:rsid w:val="00A22D4F"/>
    <w:rsid w:val="00A23333"/>
    <w:rsid w:val="00A233C2"/>
    <w:rsid w:val="00A23566"/>
    <w:rsid w:val="00A23589"/>
    <w:rsid w:val="00A241DB"/>
    <w:rsid w:val="00A24AD1"/>
    <w:rsid w:val="00A2562C"/>
    <w:rsid w:val="00A25896"/>
    <w:rsid w:val="00A25A59"/>
    <w:rsid w:val="00A25B96"/>
    <w:rsid w:val="00A26A45"/>
    <w:rsid w:val="00A279ED"/>
    <w:rsid w:val="00A302AD"/>
    <w:rsid w:val="00A30784"/>
    <w:rsid w:val="00A30EE6"/>
    <w:rsid w:val="00A31070"/>
    <w:rsid w:val="00A31681"/>
    <w:rsid w:val="00A31C50"/>
    <w:rsid w:val="00A322AD"/>
    <w:rsid w:val="00A33101"/>
    <w:rsid w:val="00A3360B"/>
    <w:rsid w:val="00A34145"/>
    <w:rsid w:val="00A34640"/>
    <w:rsid w:val="00A34786"/>
    <w:rsid w:val="00A34CE4"/>
    <w:rsid w:val="00A35132"/>
    <w:rsid w:val="00A36351"/>
    <w:rsid w:val="00A36DE6"/>
    <w:rsid w:val="00A372EE"/>
    <w:rsid w:val="00A37CCE"/>
    <w:rsid w:val="00A40AC8"/>
    <w:rsid w:val="00A40B4B"/>
    <w:rsid w:val="00A40EFF"/>
    <w:rsid w:val="00A414CB"/>
    <w:rsid w:val="00A41858"/>
    <w:rsid w:val="00A418D6"/>
    <w:rsid w:val="00A423BC"/>
    <w:rsid w:val="00A4255C"/>
    <w:rsid w:val="00A42EC7"/>
    <w:rsid w:val="00A43521"/>
    <w:rsid w:val="00A43A65"/>
    <w:rsid w:val="00A43FE1"/>
    <w:rsid w:val="00A44063"/>
    <w:rsid w:val="00A445B2"/>
    <w:rsid w:val="00A446DF"/>
    <w:rsid w:val="00A45059"/>
    <w:rsid w:val="00A45089"/>
    <w:rsid w:val="00A45403"/>
    <w:rsid w:val="00A4569D"/>
    <w:rsid w:val="00A459DD"/>
    <w:rsid w:val="00A45AF4"/>
    <w:rsid w:val="00A45CC5"/>
    <w:rsid w:val="00A46447"/>
    <w:rsid w:val="00A46580"/>
    <w:rsid w:val="00A4697A"/>
    <w:rsid w:val="00A46E26"/>
    <w:rsid w:val="00A46FBF"/>
    <w:rsid w:val="00A47588"/>
    <w:rsid w:val="00A4775E"/>
    <w:rsid w:val="00A47B02"/>
    <w:rsid w:val="00A50655"/>
    <w:rsid w:val="00A50F39"/>
    <w:rsid w:val="00A51B3A"/>
    <w:rsid w:val="00A520C8"/>
    <w:rsid w:val="00A52BD1"/>
    <w:rsid w:val="00A52DE9"/>
    <w:rsid w:val="00A5345E"/>
    <w:rsid w:val="00A536BD"/>
    <w:rsid w:val="00A543CE"/>
    <w:rsid w:val="00A5441E"/>
    <w:rsid w:val="00A544CF"/>
    <w:rsid w:val="00A5498B"/>
    <w:rsid w:val="00A54F27"/>
    <w:rsid w:val="00A55023"/>
    <w:rsid w:val="00A55179"/>
    <w:rsid w:val="00A55822"/>
    <w:rsid w:val="00A55C9A"/>
    <w:rsid w:val="00A56343"/>
    <w:rsid w:val="00A56A5F"/>
    <w:rsid w:val="00A56D14"/>
    <w:rsid w:val="00A57BEF"/>
    <w:rsid w:val="00A57C9F"/>
    <w:rsid w:val="00A60482"/>
    <w:rsid w:val="00A6068D"/>
    <w:rsid w:val="00A60952"/>
    <w:rsid w:val="00A60979"/>
    <w:rsid w:val="00A60B0A"/>
    <w:rsid w:val="00A60C82"/>
    <w:rsid w:val="00A6159D"/>
    <w:rsid w:val="00A61902"/>
    <w:rsid w:val="00A6248F"/>
    <w:rsid w:val="00A626A1"/>
    <w:rsid w:val="00A62EF9"/>
    <w:rsid w:val="00A635DA"/>
    <w:rsid w:val="00A63F22"/>
    <w:rsid w:val="00A6477F"/>
    <w:rsid w:val="00A64A88"/>
    <w:rsid w:val="00A64B6F"/>
    <w:rsid w:val="00A64B80"/>
    <w:rsid w:val="00A652A2"/>
    <w:rsid w:val="00A6542E"/>
    <w:rsid w:val="00A656A6"/>
    <w:rsid w:val="00A65828"/>
    <w:rsid w:val="00A65947"/>
    <w:rsid w:val="00A65E23"/>
    <w:rsid w:val="00A662B7"/>
    <w:rsid w:val="00A66461"/>
    <w:rsid w:val="00A6660A"/>
    <w:rsid w:val="00A66D20"/>
    <w:rsid w:val="00A66F8F"/>
    <w:rsid w:val="00A66FD2"/>
    <w:rsid w:val="00A673D7"/>
    <w:rsid w:val="00A67779"/>
    <w:rsid w:val="00A70F55"/>
    <w:rsid w:val="00A7123D"/>
    <w:rsid w:val="00A718E6"/>
    <w:rsid w:val="00A71B00"/>
    <w:rsid w:val="00A72572"/>
    <w:rsid w:val="00A729ED"/>
    <w:rsid w:val="00A72F88"/>
    <w:rsid w:val="00A73468"/>
    <w:rsid w:val="00A73E5A"/>
    <w:rsid w:val="00A743FF"/>
    <w:rsid w:val="00A7453F"/>
    <w:rsid w:val="00A74CB6"/>
    <w:rsid w:val="00A751BB"/>
    <w:rsid w:val="00A75382"/>
    <w:rsid w:val="00A753BB"/>
    <w:rsid w:val="00A754A0"/>
    <w:rsid w:val="00A763F7"/>
    <w:rsid w:val="00A76766"/>
    <w:rsid w:val="00A767CF"/>
    <w:rsid w:val="00A77348"/>
    <w:rsid w:val="00A77E7D"/>
    <w:rsid w:val="00A77EDF"/>
    <w:rsid w:val="00A8029B"/>
    <w:rsid w:val="00A80879"/>
    <w:rsid w:val="00A81007"/>
    <w:rsid w:val="00A816BB"/>
    <w:rsid w:val="00A8173E"/>
    <w:rsid w:val="00A8185A"/>
    <w:rsid w:val="00A81E2D"/>
    <w:rsid w:val="00A81EFE"/>
    <w:rsid w:val="00A828E6"/>
    <w:rsid w:val="00A82B20"/>
    <w:rsid w:val="00A82DA4"/>
    <w:rsid w:val="00A84AB0"/>
    <w:rsid w:val="00A8539A"/>
    <w:rsid w:val="00A863A0"/>
    <w:rsid w:val="00A866A5"/>
    <w:rsid w:val="00A868AE"/>
    <w:rsid w:val="00A86A4F"/>
    <w:rsid w:val="00A87807"/>
    <w:rsid w:val="00A90058"/>
    <w:rsid w:val="00A90275"/>
    <w:rsid w:val="00A90B85"/>
    <w:rsid w:val="00A9103C"/>
    <w:rsid w:val="00A92151"/>
    <w:rsid w:val="00A92D3B"/>
    <w:rsid w:val="00A92DC1"/>
    <w:rsid w:val="00A932A1"/>
    <w:rsid w:val="00A93458"/>
    <w:rsid w:val="00A9347A"/>
    <w:rsid w:val="00A935B4"/>
    <w:rsid w:val="00A9400F"/>
    <w:rsid w:val="00A9439A"/>
    <w:rsid w:val="00A9488C"/>
    <w:rsid w:val="00A95A0D"/>
    <w:rsid w:val="00A95FC6"/>
    <w:rsid w:val="00A96678"/>
    <w:rsid w:val="00A96BB9"/>
    <w:rsid w:val="00A97485"/>
    <w:rsid w:val="00AA0B91"/>
    <w:rsid w:val="00AA0D77"/>
    <w:rsid w:val="00AA1119"/>
    <w:rsid w:val="00AA11FF"/>
    <w:rsid w:val="00AA1438"/>
    <w:rsid w:val="00AA15F8"/>
    <w:rsid w:val="00AA1E7A"/>
    <w:rsid w:val="00AA214E"/>
    <w:rsid w:val="00AA2521"/>
    <w:rsid w:val="00AA2A77"/>
    <w:rsid w:val="00AA2E78"/>
    <w:rsid w:val="00AA2F84"/>
    <w:rsid w:val="00AA31DE"/>
    <w:rsid w:val="00AA3732"/>
    <w:rsid w:val="00AA4746"/>
    <w:rsid w:val="00AA487F"/>
    <w:rsid w:val="00AA4EBB"/>
    <w:rsid w:val="00AA4ED9"/>
    <w:rsid w:val="00AA69A1"/>
    <w:rsid w:val="00AA69B1"/>
    <w:rsid w:val="00AA6BFF"/>
    <w:rsid w:val="00AA6F3F"/>
    <w:rsid w:val="00AA7101"/>
    <w:rsid w:val="00AA7161"/>
    <w:rsid w:val="00AB0368"/>
    <w:rsid w:val="00AB1207"/>
    <w:rsid w:val="00AB13F1"/>
    <w:rsid w:val="00AB19DA"/>
    <w:rsid w:val="00AB2240"/>
    <w:rsid w:val="00AB23E9"/>
    <w:rsid w:val="00AB2698"/>
    <w:rsid w:val="00AB3940"/>
    <w:rsid w:val="00AB4F6D"/>
    <w:rsid w:val="00AB5220"/>
    <w:rsid w:val="00AB5354"/>
    <w:rsid w:val="00AB57B5"/>
    <w:rsid w:val="00AB5A82"/>
    <w:rsid w:val="00AB6654"/>
    <w:rsid w:val="00AB6683"/>
    <w:rsid w:val="00AB6BA0"/>
    <w:rsid w:val="00AB6F44"/>
    <w:rsid w:val="00AC0284"/>
    <w:rsid w:val="00AC05E7"/>
    <w:rsid w:val="00AC0901"/>
    <w:rsid w:val="00AC0B89"/>
    <w:rsid w:val="00AC0C0B"/>
    <w:rsid w:val="00AC0CD4"/>
    <w:rsid w:val="00AC1349"/>
    <w:rsid w:val="00AC17F2"/>
    <w:rsid w:val="00AC1978"/>
    <w:rsid w:val="00AC269B"/>
    <w:rsid w:val="00AC2D19"/>
    <w:rsid w:val="00AC374F"/>
    <w:rsid w:val="00AC3CEC"/>
    <w:rsid w:val="00AC41E3"/>
    <w:rsid w:val="00AC4C9A"/>
    <w:rsid w:val="00AC54C9"/>
    <w:rsid w:val="00AC612C"/>
    <w:rsid w:val="00AC75C9"/>
    <w:rsid w:val="00AC79D7"/>
    <w:rsid w:val="00AC7B6F"/>
    <w:rsid w:val="00AD038E"/>
    <w:rsid w:val="00AD0983"/>
    <w:rsid w:val="00AD0CA3"/>
    <w:rsid w:val="00AD0CB9"/>
    <w:rsid w:val="00AD0D9D"/>
    <w:rsid w:val="00AD0E19"/>
    <w:rsid w:val="00AD1023"/>
    <w:rsid w:val="00AD10C5"/>
    <w:rsid w:val="00AD18DE"/>
    <w:rsid w:val="00AD1983"/>
    <w:rsid w:val="00AD1EA9"/>
    <w:rsid w:val="00AD2363"/>
    <w:rsid w:val="00AD2A8A"/>
    <w:rsid w:val="00AD2D3B"/>
    <w:rsid w:val="00AD3716"/>
    <w:rsid w:val="00AD3846"/>
    <w:rsid w:val="00AD3A4E"/>
    <w:rsid w:val="00AD3DBB"/>
    <w:rsid w:val="00AD3E07"/>
    <w:rsid w:val="00AD42C4"/>
    <w:rsid w:val="00AD4880"/>
    <w:rsid w:val="00AD4C1C"/>
    <w:rsid w:val="00AD56D8"/>
    <w:rsid w:val="00AD5EC5"/>
    <w:rsid w:val="00AD623E"/>
    <w:rsid w:val="00AD65A9"/>
    <w:rsid w:val="00AD6B01"/>
    <w:rsid w:val="00AD73ED"/>
    <w:rsid w:val="00AD75DE"/>
    <w:rsid w:val="00AD7749"/>
    <w:rsid w:val="00AD7780"/>
    <w:rsid w:val="00AD7D53"/>
    <w:rsid w:val="00AE025F"/>
    <w:rsid w:val="00AE0846"/>
    <w:rsid w:val="00AE0BA2"/>
    <w:rsid w:val="00AE0C3A"/>
    <w:rsid w:val="00AE148B"/>
    <w:rsid w:val="00AE1666"/>
    <w:rsid w:val="00AE1C31"/>
    <w:rsid w:val="00AE2112"/>
    <w:rsid w:val="00AE25DF"/>
    <w:rsid w:val="00AE2865"/>
    <w:rsid w:val="00AE29A4"/>
    <w:rsid w:val="00AE2CE4"/>
    <w:rsid w:val="00AE2E16"/>
    <w:rsid w:val="00AE2EC8"/>
    <w:rsid w:val="00AE33B4"/>
    <w:rsid w:val="00AE40A6"/>
    <w:rsid w:val="00AE418D"/>
    <w:rsid w:val="00AE435A"/>
    <w:rsid w:val="00AE4375"/>
    <w:rsid w:val="00AE440A"/>
    <w:rsid w:val="00AE58EF"/>
    <w:rsid w:val="00AE64EA"/>
    <w:rsid w:val="00AE66CA"/>
    <w:rsid w:val="00AE69CE"/>
    <w:rsid w:val="00AE6E68"/>
    <w:rsid w:val="00AE7317"/>
    <w:rsid w:val="00AE7681"/>
    <w:rsid w:val="00AE7C2F"/>
    <w:rsid w:val="00AF04F9"/>
    <w:rsid w:val="00AF0C9C"/>
    <w:rsid w:val="00AF0C9D"/>
    <w:rsid w:val="00AF0F05"/>
    <w:rsid w:val="00AF17B6"/>
    <w:rsid w:val="00AF1AC8"/>
    <w:rsid w:val="00AF1E91"/>
    <w:rsid w:val="00AF2D09"/>
    <w:rsid w:val="00AF390B"/>
    <w:rsid w:val="00AF3CB6"/>
    <w:rsid w:val="00AF446F"/>
    <w:rsid w:val="00AF4ADB"/>
    <w:rsid w:val="00AF4DF7"/>
    <w:rsid w:val="00AF4E5D"/>
    <w:rsid w:val="00AF501B"/>
    <w:rsid w:val="00AF5357"/>
    <w:rsid w:val="00AF7235"/>
    <w:rsid w:val="00AF7938"/>
    <w:rsid w:val="00AF7A35"/>
    <w:rsid w:val="00B00494"/>
    <w:rsid w:val="00B00750"/>
    <w:rsid w:val="00B00C9F"/>
    <w:rsid w:val="00B02F98"/>
    <w:rsid w:val="00B0306F"/>
    <w:rsid w:val="00B032C4"/>
    <w:rsid w:val="00B032EE"/>
    <w:rsid w:val="00B03317"/>
    <w:rsid w:val="00B039E1"/>
    <w:rsid w:val="00B0410A"/>
    <w:rsid w:val="00B04160"/>
    <w:rsid w:val="00B043F1"/>
    <w:rsid w:val="00B04DBF"/>
    <w:rsid w:val="00B05485"/>
    <w:rsid w:val="00B05C2D"/>
    <w:rsid w:val="00B06631"/>
    <w:rsid w:val="00B06932"/>
    <w:rsid w:val="00B06B01"/>
    <w:rsid w:val="00B06D05"/>
    <w:rsid w:val="00B06E27"/>
    <w:rsid w:val="00B10476"/>
    <w:rsid w:val="00B10674"/>
    <w:rsid w:val="00B10D56"/>
    <w:rsid w:val="00B10F80"/>
    <w:rsid w:val="00B114F9"/>
    <w:rsid w:val="00B11948"/>
    <w:rsid w:val="00B11D95"/>
    <w:rsid w:val="00B12557"/>
    <w:rsid w:val="00B12D82"/>
    <w:rsid w:val="00B13B58"/>
    <w:rsid w:val="00B13D88"/>
    <w:rsid w:val="00B13FBD"/>
    <w:rsid w:val="00B14086"/>
    <w:rsid w:val="00B14138"/>
    <w:rsid w:val="00B14615"/>
    <w:rsid w:val="00B147B8"/>
    <w:rsid w:val="00B14D15"/>
    <w:rsid w:val="00B16363"/>
    <w:rsid w:val="00B1669E"/>
    <w:rsid w:val="00B167C8"/>
    <w:rsid w:val="00B16A0F"/>
    <w:rsid w:val="00B16CC6"/>
    <w:rsid w:val="00B16E14"/>
    <w:rsid w:val="00B1772B"/>
    <w:rsid w:val="00B17E38"/>
    <w:rsid w:val="00B20081"/>
    <w:rsid w:val="00B202C2"/>
    <w:rsid w:val="00B20627"/>
    <w:rsid w:val="00B20A08"/>
    <w:rsid w:val="00B20DFB"/>
    <w:rsid w:val="00B20E60"/>
    <w:rsid w:val="00B2100F"/>
    <w:rsid w:val="00B217DE"/>
    <w:rsid w:val="00B21ADA"/>
    <w:rsid w:val="00B21CFB"/>
    <w:rsid w:val="00B21E88"/>
    <w:rsid w:val="00B220D6"/>
    <w:rsid w:val="00B225A4"/>
    <w:rsid w:val="00B22F05"/>
    <w:rsid w:val="00B233E8"/>
    <w:rsid w:val="00B234DE"/>
    <w:rsid w:val="00B23BF7"/>
    <w:rsid w:val="00B24BC3"/>
    <w:rsid w:val="00B25062"/>
    <w:rsid w:val="00B253B4"/>
    <w:rsid w:val="00B257AC"/>
    <w:rsid w:val="00B25927"/>
    <w:rsid w:val="00B259F0"/>
    <w:rsid w:val="00B2619E"/>
    <w:rsid w:val="00B2684C"/>
    <w:rsid w:val="00B27483"/>
    <w:rsid w:val="00B2768B"/>
    <w:rsid w:val="00B27D34"/>
    <w:rsid w:val="00B27EA9"/>
    <w:rsid w:val="00B3013F"/>
    <w:rsid w:val="00B303D1"/>
    <w:rsid w:val="00B31F51"/>
    <w:rsid w:val="00B32018"/>
    <w:rsid w:val="00B321BE"/>
    <w:rsid w:val="00B327CD"/>
    <w:rsid w:val="00B32A43"/>
    <w:rsid w:val="00B33636"/>
    <w:rsid w:val="00B3366E"/>
    <w:rsid w:val="00B33F74"/>
    <w:rsid w:val="00B343AD"/>
    <w:rsid w:val="00B353CC"/>
    <w:rsid w:val="00B361D1"/>
    <w:rsid w:val="00B362A2"/>
    <w:rsid w:val="00B362C8"/>
    <w:rsid w:val="00B3630A"/>
    <w:rsid w:val="00B36E3E"/>
    <w:rsid w:val="00B4016F"/>
    <w:rsid w:val="00B40591"/>
    <w:rsid w:val="00B40D42"/>
    <w:rsid w:val="00B41D46"/>
    <w:rsid w:val="00B41D96"/>
    <w:rsid w:val="00B41F24"/>
    <w:rsid w:val="00B41FDC"/>
    <w:rsid w:val="00B425B9"/>
    <w:rsid w:val="00B42DD7"/>
    <w:rsid w:val="00B4372C"/>
    <w:rsid w:val="00B43A8D"/>
    <w:rsid w:val="00B441B7"/>
    <w:rsid w:val="00B442F7"/>
    <w:rsid w:val="00B44349"/>
    <w:rsid w:val="00B44BC5"/>
    <w:rsid w:val="00B4513D"/>
    <w:rsid w:val="00B45348"/>
    <w:rsid w:val="00B4535D"/>
    <w:rsid w:val="00B45629"/>
    <w:rsid w:val="00B45A66"/>
    <w:rsid w:val="00B45AF7"/>
    <w:rsid w:val="00B46207"/>
    <w:rsid w:val="00B46221"/>
    <w:rsid w:val="00B46C27"/>
    <w:rsid w:val="00B46C53"/>
    <w:rsid w:val="00B46CB2"/>
    <w:rsid w:val="00B46EE8"/>
    <w:rsid w:val="00B47547"/>
    <w:rsid w:val="00B50204"/>
    <w:rsid w:val="00B507B9"/>
    <w:rsid w:val="00B50AFB"/>
    <w:rsid w:val="00B50E56"/>
    <w:rsid w:val="00B512B7"/>
    <w:rsid w:val="00B5134D"/>
    <w:rsid w:val="00B52047"/>
    <w:rsid w:val="00B524FA"/>
    <w:rsid w:val="00B524FE"/>
    <w:rsid w:val="00B526F1"/>
    <w:rsid w:val="00B527E4"/>
    <w:rsid w:val="00B528D0"/>
    <w:rsid w:val="00B5290D"/>
    <w:rsid w:val="00B52FCF"/>
    <w:rsid w:val="00B548A1"/>
    <w:rsid w:val="00B549BA"/>
    <w:rsid w:val="00B54F89"/>
    <w:rsid w:val="00B55744"/>
    <w:rsid w:val="00B5602F"/>
    <w:rsid w:val="00B574A8"/>
    <w:rsid w:val="00B57B92"/>
    <w:rsid w:val="00B6031E"/>
    <w:rsid w:val="00B6050A"/>
    <w:rsid w:val="00B60A2F"/>
    <w:rsid w:val="00B60E17"/>
    <w:rsid w:val="00B61232"/>
    <w:rsid w:val="00B615BA"/>
    <w:rsid w:val="00B61BC2"/>
    <w:rsid w:val="00B61DE9"/>
    <w:rsid w:val="00B622B6"/>
    <w:rsid w:val="00B62A24"/>
    <w:rsid w:val="00B62B00"/>
    <w:rsid w:val="00B63000"/>
    <w:rsid w:val="00B63440"/>
    <w:rsid w:val="00B63518"/>
    <w:rsid w:val="00B63614"/>
    <w:rsid w:val="00B644C0"/>
    <w:rsid w:val="00B6454D"/>
    <w:rsid w:val="00B6464A"/>
    <w:rsid w:val="00B64694"/>
    <w:rsid w:val="00B64C66"/>
    <w:rsid w:val="00B64F21"/>
    <w:rsid w:val="00B657D7"/>
    <w:rsid w:val="00B6607E"/>
    <w:rsid w:val="00B66099"/>
    <w:rsid w:val="00B66293"/>
    <w:rsid w:val="00B66914"/>
    <w:rsid w:val="00B66BCE"/>
    <w:rsid w:val="00B67077"/>
    <w:rsid w:val="00B67406"/>
    <w:rsid w:val="00B6762A"/>
    <w:rsid w:val="00B67A41"/>
    <w:rsid w:val="00B67A97"/>
    <w:rsid w:val="00B67C50"/>
    <w:rsid w:val="00B70141"/>
    <w:rsid w:val="00B7021F"/>
    <w:rsid w:val="00B70C82"/>
    <w:rsid w:val="00B71722"/>
    <w:rsid w:val="00B723D7"/>
    <w:rsid w:val="00B72A66"/>
    <w:rsid w:val="00B72AE0"/>
    <w:rsid w:val="00B7398C"/>
    <w:rsid w:val="00B73E7F"/>
    <w:rsid w:val="00B749DE"/>
    <w:rsid w:val="00B74AF5"/>
    <w:rsid w:val="00B75525"/>
    <w:rsid w:val="00B7574D"/>
    <w:rsid w:val="00B766E2"/>
    <w:rsid w:val="00B76DF2"/>
    <w:rsid w:val="00B76F8F"/>
    <w:rsid w:val="00B77A36"/>
    <w:rsid w:val="00B77CDA"/>
    <w:rsid w:val="00B77EA0"/>
    <w:rsid w:val="00B801AD"/>
    <w:rsid w:val="00B80B02"/>
    <w:rsid w:val="00B81808"/>
    <w:rsid w:val="00B82346"/>
    <w:rsid w:val="00B82665"/>
    <w:rsid w:val="00B82B70"/>
    <w:rsid w:val="00B82C6B"/>
    <w:rsid w:val="00B83114"/>
    <w:rsid w:val="00B831EC"/>
    <w:rsid w:val="00B832CD"/>
    <w:rsid w:val="00B83346"/>
    <w:rsid w:val="00B83610"/>
    <w:rsid w:val="00B8455F"/>
    <w:rsid w:val="00B845F3"/>
    <w:rsid w:val="00B848BF"/>
    <w:rsid w:val="00B84E10"/>
    <w:rsid w:val="00B853A3"/>
    <w:rsid w:val="00B85568"/>
    <w:rsid w:val="00B86A1D"/>
    <w:rsid w:val="00B8741F"/>
    <w:rsid w:val="00B874F9"/>
    <w:rsid w:val="00B87576"/>
    <w:rsid w:val="00B8799F"/>
    <w:rsid w:val="00B87B07"/>
    <w:rsid w:val="00B90999"/>
    <w:rsid w:val="00B90E79"/>
    <w:rsid w:val="00B9161A"/>
    <w:rsid w:val="00B916AF"/>
    <w:rsid w:val="00B91B5B"/>
    <w:rsid w:val="00B9321F"/>
    <w:rsid w:val="00B93372"/>
    <w:rsid w:val="00B93945"/>
    <w:rsid w:val="00B93ABD"/>
    <w:rsid w:val="00B93EEA"/>
    <w:rsid w:val="00B94289"/>
    <w:rsid w:val="00B94929"/>
    <w:rsid w:val="00B9503E"/>
    <w:rsid w:val="00B95C98"/>
    <w:rsid w:val="00B95DB4"/>
    <w:rsid w:val="00B96506"/>
    <w:rsid w:val="00B96F7C"/>
    <w:rsid w:val="00B97CC7"/>
    <w:rsid w:val="00BA01F6"/>
    <w:rsid w:val="00BA05E1"/>
    <w:rsid w:val="00BA0D35"/>
    <w:rsid w:val="00BA10BF"/>
    <w:rsid w:val="00BA14FD"/>
    <w:rsid w:val="00BA1637"/>
    <w:rsid w:val="00BA2209"/>
    <w:rsid w:val="00BA2B23"/>
    <w:rsid w:val="00BA4F0F"/>
    <w:rsid w:val="00BA5257"/>
    <w:rsid w:val="00BA55FD"/>
    <w:rsid w:val="00BA64CC"/>
    <w:rsid w:val="00BA657A"/>
    <w:rsid w:val="00BA6A13"/>
    <w:rsid w:val="00BA6B60"/>
    <w:rsid w:val="00BA72D6"/>
    <w:rsid w:val="00BA7DCC"/>
    <w:rsid w:val="00BA7DCF"/>
    <w:rsid w:val="00BA7E52"/>
    <w:rsid w:val="00BA7F1B"/>
    <w:rsid w:val="00BB01F1"/>
    <w:rsid w:val="00BB02A5"/>
    <w:rsid w:val="00BB030F"/>
    <w:rsid w:val="00BB06A3"/>
    <w:rsid w:val="00BB06C9"/>
    <w:rsid w:val="00BB2046"/>
    <w:rsid w:val="00BB2207"/>
    <w:rsid w:val="00BB2251"/>
    <w:rsid w:val="00BB2687"/>
    <w:rsid w:val="00BB294A"/>
    <w:rsid w:val="00BB29DB"/>
    <w:rsid w:val="00BB327C"/>
    <w:rsid w:val="00BB423A"/>
    <w:rsid w:val="00BB42F3"/>
    <w:rsid w:val="00BB435A"/>
    <w:rsid w:val="00BB438D"/>
    <w:rsid w:val="00BB44AD"/>
    <w:rsid w:val="00BB48EE"/>
    <w:rsid w:val="00BB4A21"/>
    <w:rsid w:val="00BB4B39"/>
    <w:rsid w:val="00BB4EA8"/>
    <w:rsid w:val="00BB519B"/>
    <w:rsid w:val="00BB5488"/>
    <w:rsid w:val="00BB6153"/>
    <w:rsid w:val="00BB6715"/>
    <w:rsid w:val="00BB73A3"/>
    <w:rsid w:val="00BB756A"/>
    <w:rsid w:val="00BC0152"/>
    <w:rsid w:val="00BC077E"/>
    <w:rsid w:val="00BC09BD"/>
    <w:rsid w:val="00BC0DC6"/>
    <w:rsid w:val="00BC0E32"/>
    <w:rsid w:val="00BC103A"/>
    <w:rsid w:val="00BC1411"/>
    <w:rsid w:val="00BC146F"/>
    <w:rsid w:val="00BC1A04"/>
    <w:rsid w:val="00BC1C68"/>
    <w:rsid w:val="00BC229F"/>
    <w:rsid w:val="00BC23BE"/>
    <w:rsid w:val="00BC2525"/>
    <w:rsid w:val="00BC26B2"/>
    <w:rsid w:val="00BC2788"/>
    <w:rsid w:val="00BC30C4"/>
    <w:rsid w:val="00BC3303"/>
    <w:rsid w:val="00BC3790"/>
    <w:rsid w:val="00BC389C"/>
    <w:rsid w:val="00BC3AEF"/>
    <w:rsid w:val="00BC41A4"/>
    <w:rsid w:val="00BC550F"/>
    <w:rsid w:val="00BC589D"/>
    <w:rsid w:val="00BC689F"/>
    <w:rsid w:val="00BC701F"/>
    <w:rsid w:val="00BC79A2"/>
    <w:rsid w:val="00BC79CD"/>
    <w:rsid w:val="00BC7C07"/>
    <w:rsid w:val="00BC7F31"/>
    <w:rsid w:val="00BD02BD"/>
    <w:rsid w:val="00BD0C85"/>
    <w:rsid w:val="00BD0FFD"/>
    <w:rsid w:val="00BD1147"/>
    <w:rsid w:val="00BD235F"/>
    <w:rsid w:val="00BD2727"/>
    <w:rsid w:val="00BD2C18"/>
    <w:rsid w:val="00BD3221"/>
    <w:rsid w:val="00BD3B66"/>
    <w:rsid w:val="00BD4B20"/>
    <w:rsid w:val="00BD4FD6"/>
    <w:rsid w:val="00BD52DC"/>
    <w:rsid w:val="00BD6076"/>
    <w:rsid w:val="00BD6373"/>
    <w:rsid w:val="00BD65D3"/>
    <w:rsid w:val="00BD6712"/>
    <w:rsid w:val="00BD69FB"/>
    <w:rsid w:val="00BD739B"/>
    <w:rsid w:val="00BE0B17"/>
    <w:rsid w:val="00BE0FD5"/>
    <w:rsid w:val="00BE11CA"/>
    <w:rsid w:val="00BE120B"/>
    <w:rsid w:val="00BE1346"/>
    <w:rsid w:val="00BE166E"/>
    <w:rsid w:val="00BE19D0"/>
    <w:rsid w:val="00BE1EEC"/>
    <w:rsid w:val="00BE23CC"/>
    <w:rsid w:val="00BE261C"/>
    <w:rsid w:val="00BE2D1A"/>
    <w:rsid w:val="00BE2E16"/>
    <w:rsid w:val="00BE314A"/>
    <w:rsid w:val="00BE32C1"/>
    <w:rsid w:val="00BE359A"/>
    <w:rsid w:val="00BE42BD"/>
    <w:rsid w:val="00BE4964"/>
    <w:rsid w:val="00BE4F91"/>
    <w:rsid w:val="00BE5580"/>
    <w:rsid w:val="00BE5D30"/>
    <w:rsid w:val="00BE65D4"/>
    <w:rsid w:val="00BE68AC"/>
    <w:rsid w:val="00BE7142"/>
    <w:rsid w:val="00BE74F9"/>
    <w:rsid w:val="00BE7642"/>
    <w:rsid w:val="00BF0443"/>
    <w:rsid w:val="00BF0A9F"/>
    <w:rsid w:val="00BF0B73"/>
    <w:rsid w:val="00BF0BE1"/>
    <w:rsid w:val="00BF0C20"/>
    <w:rsid w:val="00BF2686"/>
    <w:rsid w:val="00BF2922"/>
    <w:rsid w:val="00BF33DB"/>
    <w:rsid w:val="00BF3CC2"/>
    <w:rsid w:val="00BF3FCA"/>
    <w:rsid w:val="00BF4BC2"/>
    <w:rsid w:val="00BF5171"/>
    <w:rsid w:val="00BF557B"/>
    <w:rsid w:val="00BF56D8"/>
    <w:rsid w:val="00BF62BF"/>
    <w:rsid w:val="00BF6714"/>
    <w:rsid w:val="00BF6C34"/>
    <w:rsid w:val="00BF71F1"/>
    <w:rsid w:val="00BF7E95"/>
    <w:rsid w:val="00BF7FC2"/>
    <w:rsid w:val="00C002AB"/>
    <w:rsid w:val="00C015DB"/>
    <w:rsid w:val="00C01D5B"/>
    <w:rsid w:val="00C02A4F"/>
    <w:rsid w:val="00C0301D"/>
    <w:rsid w:val="00C037B7"/>
    <w:rsid w:val="00C039C1"/>
    <w:rsid w:val="00C03EE5"/>
    <w:rsid w:val="00C042C9"/>
    <w:rsid w:val="00C0515D"/>
    <w:rsid w:val="00C05DA8"/>
    <w:rsid w:val="00C05F1A"/>
    <w:rsid w:val="00C06184"/>
    <w:rsid w:val="00C06328"/>
    <w:rsid w:val="00C067F3"/>
    <w:rsid w:val="00C06849"/>
    <w:rsid w:val="00C0694E"/>
    <w:rsid w:val="00C06A1F"/>
    <w:rsid w:val="00C07132"/>
    <w:rsid w:val="00C07260"/>
    <w:rsid w:val="00C07294"/>
    <w:rsid w:val="00C074C4"/>
    <w:rsid w:val="00C074D1"/>
    <w:rsid w:val="00C078A9"/>
    <w:rsid w:val="00C104BB"/>
    <w:rsid w:val="00C10E6F"/>
    <w:rsid w:val="00C10EA2"/>
    <w:rsid w:val="00C1115B"/>
    <w:rsid w:val="00C115FA"/>
    <w:rsid w:val="00C11706"/>
    <w:rsid w:val="00C121BD"/>
    <w:rsid w:val="00C125F7"/>
    <w:rsid w:val="00C12767"/>
    <w:rsid w:val="00C12B3A"/>
    <w:rsid w:val="00C12F2E"/>
    <w:rsid w:val="00C1342D"/>
    <w:rsid w:val="00C13A80"/>
    <w:rsid w:val="00C13B4B"/>
    <w:rsid w:val="00C13EAC"/>
    <w:rsid w:val="00C14282"/>
    <w:rsid w:val="00C14490"/>
    <w:rsid w:val="00C14634"/>
    <w:rsid w:val="00C14BB5"/>
    <w:rsid w:val="00C1533F"/>
    <w:rsid w:val="00C15388"/>
    <w:rsid w:val="00C15572"/>
    <w:rsid w:val="00C15978"/>
    <w:rsid w:val="00C15E2D"/>
    <w:rsid w:val="00C163A5"/>
    <w:rsid w:val="00C16519"/>
    <w:rsid w:val="00C16BFE"/>
    <w:rsid w:val="00C17224"/>
    <w:rsid w:val="00C172AB"/>
    <w:rsid w:val="00C17969"/>
    <w:rsid w:val="00C17A37"/>
    <w:rsid w:val="00C17DC1"/>
    <w:rsid w:val="00C20137"/>
    <w:rsid w:val="00C201E1"/>
    <w:rsid w:val="00C20370"/>
    <w:rsid w:val="00C205DB"/>
    <w:rsid w:val="00C20D6F"/>
    <w:rsid w:val="00C21278"/>
    <w:rsid w:val="00C22436"/>
    <w:rsid w:val="00C23678"/>
    <w:rsid w:val="00C24469"/>
    <w:rsid w:val="00C24618"/>
    <w:rsid w:val="00C246C6"/>
    <w:rsid w:val="00C24CC9"/>
    <w:rsid w:val="00C25041"/>
    <w:rsid w:val="00C25FB8"/>
    <w:rsid w:val="00C26025"/>
    <w:rsid w:val="00C2602B"/>
    <w:rsid w:val="00C271A7"/>
    <w:rsid w:val="00C2734D"/>
    <w:rsid w:val="00C27490"/>
    <w:rsid w:val="00C2767C"/>
    <w:rsid w:val="00C30689"/>
    <w:rsid w:val="00C30AFF"/>
    <w:rsid w:val="00C30F3C"/>
    <w:rsid w:val="00C31AA2"/>
    <w:rsid w:val="00C31EB3"/>
    <w:rsid w:val="00C32503"/>
    <w:rsid w:val="00C3272F"/>
    <w:rsid w:val="00C3277C"/>
    <w:rsid w:val="00C3290A"/>
    <w:rsid w:val="00C32A2A"/>
    <w:rsid w:val="00C33BFC"/>
    <w:rsid w:val="00C33E1A"/>
    <w:rsid w:val="00C3408E"/>
    <w:rsid w:val="00C3481A"/>
    <w:rsid w:val="00C3487E"/>
    <w:rsid w:val="00C34A50"/>
    <w:rsid w:val="00C34B69"/>
    <w:rsid w:val="00C3502F"/>
    <w:rsid w:val="00C357BF"/>
    <w:rsid w:val="00C359A8"/>
    <w:rsid w:val="00C36992"/>
    <w:rsid w:val="00C36A38"/>
    <w:rsid w:val="00C36CBB"/>
    <w:rsid w:val="00C37244"/>
    <w:rsid w:val="00C37450"/>
    <w:rsid w:val="00C37EAC"/>
    <w:rsid w:val="00C40339"/>
    <w:rsid w:val="00C40D28"/>
    <w:rsid w:val="00C41C96"/>
    <w:rsid w:val="00C4201B"/>
    <w:rsid w:val="00C42218"/>
    <w:rsid w:val="00C4261D"/>
    <w:rsid w:val="00C427D3"/>
    <w:rsid w:val="00C428F5"/>
    <w:rsid w:val="00C432AE"/>
    <w:rsid w:val="00C43552"/>
    <w:rsid w:val="00C43905"/>
    <w:rsid w:val="00C43E36"/>
    <w:rsid w:val="00C44991"/>
    <w:rsid w:val="00C44EFF"/>
    <w:rsid w:val="00C450DB"/>
    <w:rsid w:val="00C45294"/>
    <w:rsid w:val="00C45635"/>
    <w:rsid w:val="00C45694"/>
    <w:rsid w:val="00C458F1"/>
    <w:rsid w:val="00C45C2E"/>
    <w:rsid w:val="00C46214"/>
    <w:rsid w:val="00C46ED5"/>
    <w:rsid w:val="00C472D2"/>
    <w:rsid w:val="00C4740A"/>
    <w:rsid w:val="00C474C2"/>
    <w:rsid w:val="00C4754D"/>
    <w:rsid w:val="00C47557"/>
    <w:rsid w:val="00C50007"/>
    <w:rsid w:val="00C5007D"/>
    <w:rsid w:val="00C50239"/>
    <w:rsid w:val="00C503E7"/>
    <w:rsid w:val="00C510FC"/>
    <w:rsid w:val="00C519A1"/>
    <w:rsid w:val="00C51DEF"/>
    <w:rsid w:val="00C520D1"/>
    <w:rsid w:val="00C526BA"/>
    <w:rsid w:val="00C52745"/>
    <w:rsid w:val="00C53114"/>
    <w:rsid w:val="00C534CF"/>
    <w:rsid w:val="00C535C4"/>
    <w:rsid w:val="00C53B18"/>
    <w:rsid w:val="00C53B98"/>
    <w:rsid w:val="00C53FF0"/>
    <w:rsid w:val="00C549AA"/>
    <w:rsid w:val="00C55030"/>
    <w:rsid w:val="00C55710"/>
    <w:rsid w:val="00C557E4"/>
    <w:rsid w:val="00C55CED"/>
    <w:rsid w:val="00C5608B"/>
    <w:rsid w:val="00C56387"/>
    <w:rsid w:val="00C56741"/>
    <w:rsid w:val="00C5678E"/>
    <w:rsid w:val="00C56A46"/>
    <w:rsid w:val="00C56E3B"/>
    <w:rsid w:val="00C57116"/>
    <w:rsid w:val="00C57B86"/>
    <w:rsid w:val="00C60E96"/>
    <w:rsid w:val="00C61C74"/>
    <w:rsid w:val="00C61FE4"/>
    <w:rsid w:val="00C62570"/>
    <w:rsid w:val="00C627AF"/>
    <w:rsid w:val="00C62B1D"/>
    <w:rsid w:val="00C62D77"/>
    <w:rsid w:val="00C62F5D"/>
    <w:rsid w:val="00C62FD6"/>
    <w:rsid w:val="00C6348A"/>
    <w:rsid w:val="00C63829"/>
    <w:rsid w:val="00C638E4"/>
    <w:rsid w:val="00C64155"/>
    <w:rsid w:val="00C64633"/>
    <w:rsid w:val="00C64B18"/>
    <w:rsid w:val="00C64C7E"/>
    <w:rsid w:val="00C6513B"/>
    <w:rsid w:val="00C655D6"/>
    <w:rsid w:val="00C65712"/>
    <w:rsid w:val="00C65EA4"/>
    <w:rsid w:val="00C660AA"/>
    <w:rsid w:val="00C66551"/>
    <w:rsid w:val="00C668A1"/>
    <w:rsid w:val="00C66948"/>
    <w:rsid w:val="00C67F4D"/>
    <w:rsid w:val="00C70138"/>
    <w:rsid w:val="00C70963"/>
    <w:rsid w:val="00C71997"/>
    <w:rsid w:val="00C71D5B"/>
    <w:rsid w:val="00C72694"/>
    <w:rsid w:val="00C729F5"/>
    <w:rsid w:val="00C72C3E"/>
    <w:rsid w:val="00C72DA5"/>
    <w:rsid w:val="00C732C0"/>
    <w:rsid w:val="00C73905"/>
    <w:rsid w:val="00C73A86"/>
    <w:rsid w:val="00C73CED"/>
    <w:rsid w:val="00C740CB"/>
    <w:rsid w:val="00C74110"/>
    <w:rsid w:val="00C745DA"/>
    <w:rsid w:val="00C746A5"/>
    <w:rsid w:val="00C75A44"/>
    <w:rsid w:val="00C75A5B"/>
    <w:rsid w:val="00C762E6"/>
    <w:rsid w:val="00C76364"/>
    <w:rsid w:val="00C769ED"/>
    <w:rsid w:val="00C7742C"/>
    <w:rsid w:val="00C8009F"/>
    <w:rsid w:val="00C804D3"/>
    <w:rsid w:val="00C811D9"/>
    <w:rsid w:val="00C81470"/>
    <w:rsid w:val="00C81A38"/>
    <w:rsid w:val="00C81D55"/>
    <w:rsid w:val="00C82072"/>
    <w:rsid w:val="00C824CA"/>
    <w:rsid w:val="00C825CB"/>
    <w:rsid w:val="00C82800"/>
    <w:rsid w:val="00C829EB"/>
    <w:rsid w:val="00C82B1D"/>
    <w:rsid w:val="00C82E73"/>
    <w:rsid w:val="00C83F8B"/>
    <w:rsid w:val="00C84B51"/>
    <w:rsid w:val="00C853F4"/>
    <w:rsid w:val="00C86374"/>
    <w:rsid w:val="00C86BE1"/>
    <w:rsid w:val="00C86FF2"/>
    <w:rsid w:val="00C8714F"/>
    <w:rsid w:val="00C874B7"/>
    <w:rsid w:val="00C874BD"/>
    <w:rsid w:val="00C87845"/>
    <w:rsid w:val="00C878AF"/>
    <w:rsid w:val="00C8792C"/>
    <w:rsid w:val="00C903AF"/>
    <w:rsid w:val="00C90D10"/>
    <w:rsid w:val="00C90FBA"/>
    <w:rsid w:val="00C914C7"/>
    <w:rsid w:val="00C91C53"/>
    <w:rsid w:val="00C92266"/>
    <w:rsid w:val="00C92441"/>
    <w:rsid w:val="00C92A03"/>
    <w:rsid w:val="00C92B4B"/>
    <w:rsid w:val="00C92EAE"/>
    <w:rsid w:val="00C9314D"/>
    <w:rsid w:val="00C936AD"/>
    <w:rsid w:val="00C9416E"/>
    <w:rsid w:val="00C9437E"/>
    <w:rsid w:val="00C9540C"/>
    <w:rsid w:val="00C95547"/>
    <w:rsid w:val="00C955C1"/>
    <w:rsid w:val="00C95752"/>
    <w:rsid w:val="00C95B4A"/>
    <w:rsid w:val="00C96616"/>
    <w:rsid w:val="00C9695C"/>
    <w:rsid w:val="00C9786D"/>
    <w:rsid w:val="00C97BE2"/>
    <w:rsid w:val="00C97C10"/>
    <w:rsid w:val="00CA0E7E"/>
    <w:rsid w:val="00CA1757"/>
    <w:rsid w:val="00CA231F"/>
    <w:rsid w:val="00CA298B"/>
    <w:rsid w:val="00CA3289"/>
    <w:rsid w:val="00CA3352"/>
    <w:rsid w:val="00CA336D"/>
    <w:rsid w:val="00CA37AB"/>
    <w:rsid w:val="00CA3C2B"/>
    <w:rsid w:val="00CA3CF6"/>
    <w:rsid w:val="00CA40FD"/>
    <w:rsid w:val="00CA4A3B"/>
    <w:rsid w:val="00CA4EC8"/>
    <w:rsid w:val="00CA5200"/>
    <w:rsid w:val="00CA5288"/>
    <w:rsid w:val="00CA574D"/>
    <w:rsid w:val="00CA61BD"/>
    <w:rsid w:val="00CA6394"/>
    <w:rsid w:val="00CA67F3"/>
    <w:rsid w:val="00CA6CF0"/>
    <w:rsid w:val="00CA6E7F"/>
    <w:rsid w:val="00CA73A6"/>
    <w:rsid w:val="00CA74DD"/>
    <w:rsid w:val="00CA76A6"/>
    <w:rsid w:val="00CA7AA5"/>
    <w:rsid w:val="00CB0157"/>
    <w:rsid w:val="00CB03E5"/>
    <w:rsid w:val="00CB0BAD"/>
    <w:rsid w:val="00CB0F5E"/>
    <w:rsid w:val="00CB1899"/>
    <w:rsid w:val="00CB1976"/>
    <w:rsid w:val="00CB1BAD"/>
    <w:rsid w:val="00CB1FBC"/>
    <w:rsid w:val="00CB2276"/>
    <w:rsid w:val="00CB2C97"/>
    <w:rsid w:val="00CB2D3A"/>
    <w:rsid w:val="00CB3165"/>
    <w:rsid w:val="00CB3278"/>
    <w:rsid w:val="00CB341B"/>
    <w:rsid w:val="00CB349B"/>
    <w:rsid w:val="00CB4132"/>
    <w:rsid w:val="00CB4252"/>
    <w:rsid w:val="00CB453F"/>
    <w:rsid w:val="00CB4B0A"/>
    <w:rsid w:val="00CB50B8"/>
    <w:rsid w:val="00CB54AC"/>
    <w:rsid w:val="00CB5771"/>
    <w:rsid w:val="00CB64E0"/>
    <w:rsid w:val="00CB7162"/>
    <w:rsid w:val="00CB7A30"/>
    <w:rsid w:val="00CC0294"/>
    <w:rsid w:val="00CC0B4F"/>
    <w:rsid w:val="00CC0E16"/>
    <w:rsid w:val="00CC1AC1"/>
    <w:rsid w:val="00CC1E03"/>
    <w:rsid w:val="00CC1F9A"/>
    <w:rsid w:val="00CC27BB"/>
    <w:rsid w:val="00CC298B"/>
    <w:rsid w:val="00CC2999"/>
    <w:rsid w:val="00CC3682"/>
    <w:rsid w:val="00CC3CD5"/>
    <w:rsid w:val="00CC3D8A"/>
    <w:rsid w:val="00CC43E1"/>
    <w:rsid w:val="00CC47F3"/>
    <w:rsid w:val="00CC580E"/>
    <w:rsid w:val="00CC5883"/>
    <w:rsid w:val="00CC5CBB"/>
    <w:rsid w:val="00CC684A"/>
    <w:rsid w:val="00CC6ED5"/>
    <w:rsid w:val="00CC71A5"/>
    <w:rsid w:val="00CC72DD"/>
    <w:rsid w:val="00CC7359"/>
    <w:rsid w:val="00CC788E"/>
    <w:rsid w:val="00CC7C7A"/>
    <w:rsid w:val="00CD04CD"/>
    <w:rsid w:val="00CD0D06"/>
    <w:rsid w:val="00CD0D3D"/>
    <w:rsid w:val="00CD0E05"/>
    <w:rsid w:val="00CD0F92"/>
    <w:rsid w:val="00CD1281"/>
    <w:rsid w:val="00CD16C5"/>
    <w:rsid w:val="00CD1A05"/>
    <w:rsid w:val="00CD1EC6"/>
    <w:rsid w:val="00CD212D"/>
    <w:rsid w:val="00CD240A"/>
    <w:rsid w:val="00CD2616"/>
    <w:rsid w:val="00CD267B"/>
    <w:rsid w:val="00CD2BD5"/>
    <w:rsid w:val="00CD34B6"/>
    <w:rsid w:val="00CD35A1"/>
    <w:rsid w:val="00CD3E27"/>
    <w:rsid w:val="00CD3F8B"/>
    <w:rsid w:val="00CD4866"/>
    <w:rsid w:val="00CD4A3F"/>
    <w:rsid w:val="00CD4CE1"/>
    <w:rsid w:val="00CD5246"/>
    <w:rsid w:val="00CD5281"/>
    <w:rsid w:val="00CD54CE"/>
    <w:rsid w:val="00CD54E1"/>
    <w:rsid w:val="00CD57FC"/>
    <w:rsid w:val="00CD5B93"/>
    <w:rsid w:val="00CD6D7C"/>
    <w:rsid w:val="00CD7519"/>
    <w:rsid w:val="00CD78FC"/>
    <w:rsid w:val="00CD7ADF"/>
    <w:rsid w:val="00CD7F44"/>
    <w:rsid w:val="00CE0AE2"/>
    <w:rsid w:val="00CE0F50"/>
    <w:rsid w:val="00CE1097"/>
    <w:rsid w:val="00CE14D5"/>
    <w:rsid w:val="00CE1CE8"/>
    <w:rsid w:val="00CE256B"/>
    <w:rsid w:val="00CE2CEC"/>
    <w:rsid w:val="00CE31DF"/>
    <w:rsid w:val="00CE3212"/>
    <w:rsid w:val="00CE4083"/>
    <w:rsid w:val="00CE4155"/>
    <w:rsid w:val="00CE41D5"/>
    <w:rsid w:val="00CE44D5"/>
    <w:rsid w:val="00CE4515"/>
    <w:rsid w:val="00CE4857"/>
    <w:rsid w:val="00CE4D95"/>
    <w:rsid w:val="00CE4EF6"/>
    <w:rsid w:val="00CE5276"/>
    <w:rsid w:val="00CE5A62"/>
    <w:rsid w:val="00CE5AF5"/>
    <w:rsid w:val="00CE5E19"/>
    <w:rsid w:val="00CE5E56"/>
    <w:rsid w:val="00CE6425"/>
    <w:rsid w:val="00CE6738"/>
    <w:rsid w:val="00CE73AB"/>
    <w:rsid w:val="00CE7EBD"/>
    <w:rsid w:val="00CE7FC6"/>
    <w:rsid w:val="00CF042D"/>
    <w:rsid w:val="00CF07CE"/>
    <w:rsid w:val="00CF0855"/>
    <w:rsid w:val="00CF0F2A"/>
    <w:rsid w:val="00CF12D3"/>
    <w:rsid w:val="00CF19E1"/>
    <w:rsid w:val="00CF1C06"/>
    <w:rsid w:val="00CF1DA4"/>
    <w:rsid w:val="00CF1E98"/>
    <w:rsid w:val="00CF1FD8"/>
    <w:rsid w:val="00CF260B"/>
    <w:rsid w:val="00CF2B4E"/>
    <w:rsid w:val="00CF2CC2"/>
    <w:rsid w:val="00CF2F80"/>
    <w:rsid w:val="00CF30F4"/>
    <w:rsid w:val="00CF3128"/>
    <w:rsid w:val="00CF371F"/>
    <w:rsid w:val="00CF3ED0"/>
    <w:rsid w:val="00CF495D"/>
    <w:rsid w:val="00CF4BE9"/>
    <w:rsid w:val="00CF5557"/>
    <w:rsid w:val="00CF5A8E"/>
    <w:rsid w:val="00CF5AB5"/>
    <w:rsid w:val="00CF5C4F"/>
    <w:rsid w:val="00CF616A"/>
    <w:rsid w:val="00CF6ADD"/>
    <w:rsid w:val="00CF6E24"/>
    <w:rsid w:val="00CF7578"/>
    <w:rsid w:val="00CF7AE0"/>
    <w:rsid w:val="00CF7EA7"/>
    <w:rsid w:val="00D00073"/>
    <w:rsid w:val="00D0089E"/>
    <w:rsid w:val="00D00B50"/>
    <w:rsid w:val="00D01413"/>
    <w:rsid w:val="00D01C48"/>
    <w:rsid w:val="00D021CF"/>
    <w:rsid w:val="00D02901"/>
    <w:rsid w:val="00D02C56"/>
    <w:rsid w:val="00D02F8F"/>
    <w:rsid w:val="00D03551"/>
    <w:rsid w:val="00D03888"/>
    <w:rsid w:val="00D03963"/>
    <w:rsid w:val="00D03CF7"/>
    <w:rsid w:val="00D04765"/>
    <w:rsid w:val="00D04C22"/>
    <w:rsid w:val="00D050BD"/>
    <w:rsid w:val="00D050C0"/>
    <w:rsid w:val="00D05849"/>
    <w:rsid w:val="00D05B9F"/>
    <w:rsid w:val="00D065E3"/>
    <w:rsid w:val="00D06D70"/>
    <w:rsid w:val="00D0747E"/>
    <w:rsid w:val="00D0756B"/>
    <w:rsid w:val="00D07887"/>
    <w:rsid w:val="00D07A6A"/>
    <w:rsid w:val="00D07DB1"/>
    <w:rsid w:val="00D07E04"/>
    <w:rsid w:val="00D10572"/>
    <w:rsid w:val="00D10613"/>
    <w:rsid w:val="00D106B6"/>
    <w:rsid w:val="00D10A5B"/>
    <w:rsid w:val="00D11534"/>
    <w:rsid w:val="00D11592"/>
    <w:rsid w:val="00D11E54"/>
    <w:rsid w:val="00D11FFD"/>
    <w:rsid w:val="00D135CA"/>
    <w:rsid w:val="00D13A3A"/>
    <w:rsid w:val="00D140D2"/>
    <w:rsid w:val="00D141E0"/>
    <w:rsid w:val="00D14290"/>
    <w:rsid w:val="00D14741"/>
    <w:rsid w:val="00D147A6"/>
    <w:rsid w:val="00D14A4F"/>
    <w:rsid w:val="00D1551B"/>
    <w:rsid w:val="00D16405"/>
    <w:rsid w:val="00D16DD7"/>
    <w:rsid w:val="00D16EEE"/>
    <w:rsid w:val="00D1739A"/>
    <w:rsid w:val="00D176E3"/>
    <w:rsid w:val="00D200E4"/>
    <w:rsid w:val="00D20354"/>
    <w:rsid w:val="00D204F0"/>
    <w:rsid w:val="00D2050A"/>
    <w:rsid w:val="00D20CC2"/>
    <w:rsid w:val="00D20F48"/>
    <w:rsid w:val="00D2172A"/>
    <w:rsid w:val="00D217D8"/>
    <w:rsid w:val="00D21C18"/>
    <w:rsid w:val="00D2230D"/>
    <w:rsid w:val="00D226E2"/>
    <w:rsid w:val="00D22D9B"/>
    <w:rsid w:val="00D23351"/>
    <w:rsid w:val="00D234F1"/>
    <w:rsid w:val="00D235E9"/>
    <w:rsid w:val="00D23752"/>
    <w:rsid w:val="00D23A10"/>
    <w:rsid w:val="00D23B76"/>
    <w:rsid w:val="00D23B83"/>
    <w:rsid w:val="00D24677"/>
    <w:rsid w:val="00D24A80"/>
    <w:rsid w:val="00D25AD8"/>
    <w:rsid w:val="00D268DF"/>
    <w:rsid w:val="00D26AD6"/>
    <w:rsid w:val="00D27B4A"/>
    <w:rsid w:val="00D27FA9"/>
    <w:rsid w:val="00D30A94"/>
    <w:rsid w:val="00D30E6C"/>
    <w:rsid w:val="00D3129A"/>
    <w:rsid w:val="00D31F7A"/>
    <w:rsid w:val="00D329AB"/>
    <w:rsid w:val="00D329B0"/>
    <w:rsid w:val="00D331A1"/>
    <w:rsid w:val="00D33D4E"/>
    <w:rsid w:val="00D33D54"/>
    <w:rsid w:val="00D33F6C"/>
    <w:rsid w:val="00D34947"/>
    <w:rsid w:val="00D34D62"/>
    <w:rsid w:val="00D34E91"/>
    <w:rsid w:val="00D34EF8"/>
    <w:rsid w:val="00D34F35"/>
    <w:rsid w:val="00D3559B"/>
    <w:rsid w:val="00D356F8"/>
    <w:rsid w:val="00D35E15"/>
    <w:rsid w:val="00D35E2F"/>
    <w:rsid w:val="00D365E3"/>
    <w:rsid w:val="00D36C69"/>
    <w:rsid w:val="00D3735E"/>
    <w:rsid w:val="00D3743E"/>
    <w:rsid w:val="00D4042C"/>
    <w:rsid w:val="00D40E75"/>
    <w:rsid w:val="00D40EEB"/>
    <w:rsid w:val="00D414F1"/>
    <w:rsid w:val="00D41564"/>
    <w:rsid w:val="00D41ED3"/>
    <w:rsid w:val="00D42336"/>
    <w:rsid w:val="00D424F4"/>
    <w:rsid w:val="00D42802"/>
    <w:rsid w:val="00D42D4B"/>
    <w:rsid w:val="00D43DE9"/>
    <w:rsid w:val="00D43FA0"/>
    <w:rsid w:val="00D44785"/>
    <w:rsid w:val="00D44859"/>
    <w:rsid w:val="00D44F91"/>
    <w:rsid w:val="00D45490"/>
    <w:rsid w:val="00D45830"/>
    <w:rsid w:val="00D45F38"/>
    <w:rsid w:val="00D46432"/>
    <w:rsid w:val="00D47CFD"/>
    <w:rsid w:val="00D50217"/>
    <w:rsid w:val="00D50B28"/>
    <w:rsid w:val="00D50CF6"/>
    <w:rsid w:val="00D519F8"/>
    <w:rsid w:val="00D526D4"/>
    <w:rsid w:val="00D530B5"/>
    <w:rsid w:val="00D5317F"/>
    <w:rsid w:val="00D5336C"/>
    <w:rsid w:val="00D5354C"/>
    <w:rsid w:val="00D5393D"/>
    <w:rsid w:val="00D53A87"/>
    <w:rsid w:val="00D53B7B"/>
    <w:rsid w:val="00D53B96"/>
    <w:rsid w:val="00D54065"/>
    <w:rsid w:val="00D54395"/>
    <w:rsid w:val="00D54BA6"/>
    <w:rsid w:val="00D54EE1"/>
    <w:rsid w:val="00D55215"/>
    <w:rsid w:val="00D55312"/>
    <w:rsid w:val="00D564E4"/>
    <w:rsid w:val="00D56D39"/>
    <w:rsid w:val="00D56D9B"/>
    <w:rsid w:val="00D572DE"/>
    <w:rsid w:val="00D57C26"/>
    <w:rsid w:val="00D6094D"/>
    <w:rsid w:val="00D60EB6"/>
    <w:rsid w:val="00D612B4"/>
    <w:rsid w:val="00D614F5"/>
    <w:rsid w:val="00D61CCD"/>
    <w:rsid w:val="00D6254F"/>
    <w:rsid w:val="00D625EB"/>
    <w:rsid w:val="00D629B1"/>
    <w:rsid w:val="00D62B36"/>
    <w:rsid w:val="00D639AD"/>
    <w:rsid w:val="00D63A29"/>
    <w:rsid w:val="00D64140"/>
    <w:rsid w:val="00D6445A"/>
    <w:rsid w:val="00D64473"/>
    <w:rsid w:val="00D64844"/>
    <w:rsid w:val="00D64968"/>
    <w:rsid w:val="00D65660"/>
    <w:rsid w:val="00D656CA"/>
    <w:rsid w:val="00D65BDC"/>
    <w:rsid w:val="00D670A5"/>
    <w:rsid w:val="00D67321"/>
    <w:rsid w:val="00D702A9"/>
    <w:rsid w:val="00D703F3"/>
    <w:rsid w:val="00D72FFF"/>
    <w:rsid w:val="00D731A6"/>
    <w:rsid w:val="00D732D1"/>
    <w:rsid w:val="00D7351F"/>
    <w:rsid w:val="00D735DA"/>
    <w:rsid w:val="00D7390D"/>
    <w:rsid w:val="00D73C4B"/>
    <w:rsid w:val="00D7428A"/>
    <w:rsid w:val="00D74775"/>
    <w:rsid w:val="00D74E89"/>
    <w:rsid w:val="00D755B9"/>
    <w:rsid w:val="00D759C5"/>
    <w:rsid w:val="00D75DCE"/>
    <w:rsid w:val="00D75FCD"/>
    <w:rsid w:val="00D766E6"/>
    <w:rsid w:val="00D767FA"/>
    <w:rsid w:val="00D778B2"/>
    <w:rsid w:val="00D77CF6"/>
    <w:rsid w:val="00D77DAE"/>
    <w:rsid w:val="00D80408"/>
    <w:rsid w:val="00D806B3"/>
    <w:rsid w:val="00D806FC"/>
    <w:rsid w:val="00D809C4"/>
    <w:rsid w:val="00D811D2"/>
    <w:rsid w:val="00D81EE2"/>
    <w:rsid w:val="00D82560"/>
    <w:rsid w:val="00D8279C"/>
    <w:rsid w:val="00D82823"/>
    <w:rsid w:val="00D82AAA"/>
    <w:rsid w:val="00D8393B"/>
    <w:rsid w:val="00D83D16"/>
    <w:rsid w:val="00D84B3F"/>
    <w:rsid w:val="00D84C24"/>
    <w:rsid w:val="00D8571C"/>
    <w:rsid w:val="00D857A0"/>
    <w:rsid w:val="00D85B96"/>
    <w:rsid w:val="00D85FBB"/>
    <w:rsid w:val="00D8674C"/>
    <w:rsid w:val="00D8678B"/>
    <w:rsid w:val="00D87609"/>
    <w:rsid w:val="00D8768E"/>
    <w:rsid w:val="00D87BEF"/>
    <w:rsid w:val="00D87D11"/>
    <w:rsid w:val="00D9028C"/>
    <w:rsid w:val="00D90D3C"/>
    <w:rsid w:val="00D911BA"/>
    <w:rsid w:val="00D9122B"/>
    <w:rsid w:val="00D919C4"/>
    <w:rsid w:val="00D91A20"/>
    <w:rsid w:val="00D92ACB"/>
    <w:rsid w:val="00D92D47"/>
    <w:rsid w:val="00D9313A"/>
    <w:rsid w:val="00D931D7"/>
    <w:rsid w:val="00D93F3D"/>
    <w:rsid w:val="00D94710"/>
    <w:rsid w:val="00D9471B"/>
    <w:rsid w:val="00D94F14"/>
    <w:rsid w:val="00D957C3"/>
    <w:rsid w:val="00D95A09"/>
    <w:rsid w:val="00D95BEB"/>
    <w:rsid w:val="00D967DC"/>
    <w:rsid w:val="00D96C29"/>
    <w:rsid w:val="00D9747B"/>
    <w:rsid w:val="00D975CD"/>
    <w:rsid w:val="00D97885"/>
    <w:rsid w:val="00DA017C"/>
    <w:rsid w:val="00DA03E3"/>
    <w:rsid w:val="00DA06E1"/>
    <w:rsid w:val="00DA0C46"/>
    <w:rsid w:val="00DA1D22"/>
    <w:rsid w:val="00DA1ED6"/>
    <w:rsid w:val="00DA1FCC"/>
    <w:rsid w:val="00DA2263"/>
    <w:rsid w:val="00DA22AC"/>
    <w:rsid w:val="00DA3237"/>
    <w:rsid w:val="00DA3447"/>
    <w:rsid w:val="00DA3797"/>
    <w:rsid w:val="00DA4238"/>
    <w:rsid w:val="00DA49C6"/>
    <w:rsid w:val="00DA4E2B"/>
    <w:rsid w:val="00DA4F58"/>
    <w:rsid w:val="00DA4FAE"/>
    <w:rsid w:val="00DA56F7"/>
    <w:rsid w:val="00DA5B7A"/>
    <w:rsid w:val="00DA5E85"/>
    <w:rsid w:val="00DA6063"/>
    <w:rsid w:val="00DA61CF"/>
    <w:rsid w:val="00DA6770"/>
    <w:rsid w:val="00DA6818"/>
    <w:rsid w:val="00DA687F"/>
    <w:rsid w:val="00DA6B91"/>
    <w:rsid w:val="00DA6D46"/>
    <w:rsid w:val="00DA6F66"/>
    <w:rsid w:val="00DA74B0"/>
    <w:rsid w:val="00DB033E"/>
    <w:rsid w:val="00DB07D9"/>
    <w:rsid w:val="00DB09A8"/>
    <w:rsid w:val="00DB10EB"/>
    <w:rsid w:val="00DB1126"/>
    <w:rsid w:val="00DB1331"/>
    <w:rsid w:val="00DB1494"/>
    <w:rsid w:val="00DB1575"/>
    <w:rsid w:val="00DB1888"/>
    <w:rsid w:val="00DB1A5D"/>
    <w:rsid w:val="00DB1B39"/>
    <w:rsid w:val="00DB1BB7"/>
    <w:rsid w:val="00DB1C20"/>
    <w:rsid w:val="00DB1E43"/>
    <w:rsid w:val="00DB1EA8"/>
    <w:rsid w:val="00DB2392"/>
    <w:rsid w:val="00DB2503"/>
    <w:rsid w:val="00DB293C"/>
    <w:rsid w:val="00DB2B17"/>
    <w:rsid w:val="00DB2DE4"/>
    <w:rsid w:val="00DB32A2"/>
    <w:rsid w:val="00DB3B0C"/>
    <w:rsid w:val="00DB3C70"/>
    <w:rsid w:val="00DB4046"/>
    <w:rsid w:val="00DB44EA"/>
    <w:rsid w:val="00DB46BA"/>
    <w:rsid w:val="00DB47C5"/>
    <w:rsid w:val="00DB549B"/>
    <w:rsid w:val="00DB5A8C"/>
    <w:rsid w:val="00DB5D0B"/>
    <w:rsid w:val="00DB6B97"/>
    <w:rsid w:val="00DB6FF3"/>
    <w:rsid w:val="00DB70AA"/>
    <w:rsid w:val="00DB72F2"/>
    <w:rsid w:val="00DB73FC"/>
    <w:rsid w:val="00DC00C3"/>
    <w:rsid w:val="00DC1286"/>
    <w:rsid w:val="00DC14D1"/>
    <w:rsid w:val="00DC1E58"/>
    <w:rsid w:val="00DC32BC"/>
    <w:rsid w:val="00DC3C18"/>
    <w:rsid w:val="00DC4F17"/>
    <w:rsid w:val="00DC57A6"/>
    <w:rsid w:val="00DC5D38"/>
    <w:rsid w:val="00DC63C9"/>
    <w:rsid w:val="00DC6528"/>
    <w:rsid w:val="00DC672B"/>
    <w:rsid w:val="00DC6A10"/>
    <w:rsid w:val="00DC6E30"/>
    <w:rsid w:val="00DC79E7"/>
    <w:rsid w:val="00DC7A2A"/>
    <w:rsid w:val="00DC7ED9"/>
    <w:rsid w:val="00DD05EA"/>
    <w:rsid w:val="00DD0B4F"/>
    <w:rsid w:val="00DD0D22"/>
    <w:rsid w:val="00DD126D"/>
    <w:rsid w:val="00DD13EB"/>
    <w:rsid w:val="00DD2867"/>
    <w:rsid w:val="00DD3139"/>
    <w:rsid w:val="00DD3B60"/>
    <w:rsid w:val="00DD40CD"/>
    <w:rsid w:val="00DD4531"/>
    <w:rsid w:val="00DD49F7"/>
    <w:rsid w:val="00DD4FE2"/>
    <w:rsid w:val="00DD51E0"/>
    <w:rsid w:val="00DD52E7"/>
    <w:rsid w:val="00DD560D"/>
    <w:rsid w:val="00DD5995"/>
    <w:rsid w:val="00DD62DC"/>
    <w:rsid w:val="00DD654D"/>
    <w:rsid w:val="00DD660B"/>
    <w:rsid w:val="00DD7859"/>
    <w:rsid w:val="00DE0684"/>
    <w:rsid w:val="00DE0E2A"/>
    <w:rsid w:val="00DE0EB2"/>
    <w:rsid w:val="00DE126E"/>
    <w:rsid w:val="00DE15EB"/>
    <w:rsid w:val="00DE1CB6"/>
    <w:rsid w:val="00DE240C"/>
    <w:rsid w:val="00DE269D"/>
    <w:rsid w:val="00DE2880"/>
    <w:rsid w:val="00DE2F87"/>
    <w:rsid w:val="00DE3B54"/>
    <w:rsid w:val="00DE454F"/>
    <w:rsid w:val="00DE460D"/>
    <w:rsid w:val="00DE4DF2"/>
    <w:rsid w:val="00DE555C"/>
    <w:rsid w:val="00DE5F71"/>
    <w:rsid w:val="00DE6084"/>
    <w:rsid w:val="00DE628A"/>
    <w:rsid w:val="00DE66EB"/>
    <w:rsid w:val="00DE67BC"/>
    <w:rsid w:val="00DE69BB"/>
    <w:rsid w:val="00DE7418"/>
    <w:rsid w:val="00DE7564"/>
    <w:rsid w:val="00DE7565"/>
    <w:rsid w:val="00DE7687"/>
    <w:rsid w:val="00DE7C08"/>
    <w:rsid w:val="00DF034C"/>
    <w:rsid w:val="00DF0557"/>
    <w:rsid w:val="00DF064A"/>
    <w:rsid w:val="00DF0811"/>
    <w:rsid w:val="00DF0FE1"/>
    <w:rsid w:val="00DF1184"/>
    <w:rsid w:val="00DF1761"/>
    <w:rsid w:val="00DF1AE8"/>
    <w:rsid w:val="00DF1C0E"/>
    <w:rsid w:val="00DF201D"/>
    <w:rsid w:val="00DF2030"/>
    <w:rsid w:val="00DF2910"/>
    <w:rsid w:val="00DF2BD6"/>
    <w:rsid w:val="00DF2FBB"/>
    <w:rsid w:val="00DF2FE3"/>
    <w:rsid w:val="00DF31E8"/>
    <w:rsid w:val="00DF3230"/>
    <w:rsid w:val="00DF3E0E"/>
    <w:rsid w:val="00DF47E3"/>
    <w:rsid w:val="00DF4988"/>
    <w:rsid w:val="00DF4B04"/>
    <w:rsid w:val="00DF4EDB"/>
    <w:rsid w:val="00DF52B3"/>
    <w:rsid w:val="00DF545D"/>
    <w:rsid w:val="00DF56E0"/>
    <w:rsid w:val="00DF66A0"/>
    <w:rsid w:val="00DF6B03"/>
    <w:rsid w:val="00DF6DE4"/>
    <w:rsid w:val="00DF7133"/>
    <w:rsid w:val="00DF72FC"/>
    <w:rsid w:val="00DF7670"/>
    <w:rsid w:val="00DF79D8"/>
    <w:rsid w:val="00DF7B1F"/>
    <w:rsid w:val="00DF7D16"/>
    <w:rsid w:val="00E0045E"/>
    <w:rsid w:val="00E0077A"/>
    <w:rsid w:val="00E007B9"/>
    <w:rsid w:val="00E00BFF"/>
    <w:rsid w:val="00E01565"/>
    <w:rsid w:val="00E0195A"/>
    <w:rsid w:val="00E01965"/>
    <w:rsid w:val="00E01B88"/>
    <w:rsid w:val="00E02561"/>
    <w:rsid w:val="00E02C0C"/>
    <w:rsid w:val="00E02C0F"/>
    <w:rsid w:val="00E030DD"/>
    <w:rsid w:val="00E0361C"/>
    <w:rsid w:val="00E03A5F"/>
    <w:rsid w:val="00E03C65"/>
    <w:rsid w:val="00E04D59"/>
    <w:rsid w:val="00E04EF9"/>
    <w:rsid w:val="00E06AE2"/>
    <w:rsid w:val="00E06F2A"/>
    <w:rsid w:val="00E06F6F"/>
    <w:rsid w:val="00E0706F"/>
    <w:rsid w:val="00E075AB"/>
    <w:rsid w:val="00E07A60"/>
    <w:rsid w:val="00E07D24"/>
    <w:rsid w:val="00E102D8"/>
    <w:rsid w:val="00E10586"/>
    <w:rsid w:val="00E105B6"/>
    <w:rsid w:val="00E106C5"/>
    <w:rsid w:val="00E10882"/>
    <w:rsid w:val="00E10D13"/>
    <w:rsid w:val="00E112B0"/>
    <w:rsid w:val="00E11477"/>
    <w:rsid w:val="00E119AB"/>
    <w:rsid w:val="00E1346F"/>
    <w:rsid w:val="00E13E06"/>
    <w:rsid w:val="00E140EB"/>
    <w:rsid w:val="00E146D4"/>
    <w:rsid w:val="00E14803"/>
    <w:rsid w:val="00E14831"/>
    <w:rsid w:val="00E14B86"/>
    <w:rsid w:val="00E14D17"/>
    <w:rsid w:val="00E1567C"/>
    <w:rsid w:val="00E1654D"/>
    <w:rsid w:val="00E16E68"/>
    <w:rsid w:val="00E16F59"/>
    <w:rsid w:val="00E17085"/>
    <w:rsid w:val="00E17D7F"/>
    <w:rsid w:val="00E21245"/>
    <w:rsid w:val="00E212F0"/>
    <w:rsid w:val="00E21527"/>
    <w:rsid w:val="00E223D3"/>
    <w:rsid w:val="00E22F39"/>
    <w:rsid w:val="00E2336D"/>
    <w:rsid w:val="00E23B9B"/>
    <w:rsid w:val="00E2474F"/>
    <w:rsid w:val="00E24B58"/>
    <w:rsid w:val="00E24D50"/>
    <w:rsid w:val="00E24E81"/>
    <w:rsid w:val="00E250B6"/>
    <w:rsid w:val="00E25619"/>
    <w:rsid w:val="00E256F0"/>
    <w:rsid w:val="00E2649F"/>
    <w:rsid w:val="00E26EFF"/>
    <w:rsid w:val="00E271B2"/>
    <w:rsid w:val="00E273D6"/>
    <w:rsid w:val="00E2744C"/>
    <w:rsid w:val="00E276C1"/>
    <w:rsid w:val="00E27AFE"/>
    <w:rsid w:val="00E3042F"/>
    <w:rsid w:val="00E30483"/>
    <w:rsid w:val="00E30615"/>
    <w:rsid w:val="00E31571"/>
    <w:rsid w:val="00E31BD2"/>
    <w:rsid w:val="00E32001"/>
    <w:rsid w:val="00E32008"/>
    <w:rsid w:val="00E321BB"/>
    <w:rsid w:val="00E3277B"/>
    <w:rsid w:val="00E3335F"/>
    <w:rsid w:val="00E33958"/>
    <w:rsid w:val="00E33F6F"/>
    <w:rsid w:val="00E33F7B"/>
    <w:rsid w:val="00E349CD"/>
    <w:rsid w:val="00E3502A"/>
    <w:rsid w:val="00E35032"/>
    <w:rsid w:val="00E35455"/>
    <w:rsid w:val="00E3585F"/>
    <w:rsid w:val="00E35BBC"/>
    <w:rsid w:val="00E363A2"/>
    <w:rsid w:val="00E37176"/>
    <w:rsid w:val="00E375F5"/>
    <w:rsid w:val="00E3779E"/>
    <w:rsid w:val="00E379C4"/>
    <w:rsid w:val="00E37F1B"/>
    <w:rsid w:val="00E40111"/>
    <w:rsid w:val="00E404AF"/>
    <w:rsid w:val="00E406A8"/>
    <w:rsid w:val="00E40F32"/>
    <w:rsid w:val="00E41378"/>
    <w:rsid w:val="00E41415"/>
    <w:rsid w:val="00E41661"/>
    <w:rsid w:val="00E425CE"/>
    <w:rsid w:val="00E427C4"/>
    <w:rsid w:val="00E42A54"/>
    <w:rsid w:val="00E42D8E"/>
    <w:rsid w:val="00E42DA4"/>
    <w:rsid w:val="00E43456"/>
    <w:rsid w:val="00E438ED"/>
    <w:rsid w:val="00E439F9"/>
    <w:rsid w:val="00E43F95"/>
    <w:rsid w:val="00E440D1"/>
    <w:rsid w:val="00E450C1"/>
    <w:rsid w:val="00E455A1"/>
    <w:rsid w:val="00E457BD"/>
    <w:rsid w:val="00E45AED"/>
    <w:rsid w:val="00E4636E"/>
    <w:rsid w:val="00E46C73"/>
    <w:rsid w:val="00E47502"/>
    <w:rsid w:val="00E478D2"/>
    <w:rsid w:val="00E47D5C"/>
    <w:rsid w:val="00E47D9D"/>
    <w:rsid w:val="00E5016B"/>
    <w:rsid w:val="00E50475"/>
    <w:rsid w:val="00E50803"/>
    <w:rsid w:val="00E50AB3"/>
    <w:rsid w:val="00E50FB4"/>
    <w:rsid w:val="00E51401"/>
    <w:rsid w:val="00E51A82"/>
    <w:rsid w:val="00E5254F"/>
    <w:rsid w:val="00E52775"/>
    <w:rsid w:val="00E53166"/>
    <w:rsid w:val="00E531F1"/>
    <w:rsid w:val="00E537EC"/>
    <w:rsid w:val="00E54A5F"/>
    <w:rsid w:val="00E5518F"/>
    <w:rsid w:val="00E55280"/>
    <w:rsid w:val="00E56095"/>
    <w:rsid w:val="00E56E13"/>
    <w:rsid w:val="00E56F3C"/>
    <w:rsid w:val="00E574C1"/>
    <w:rsid w:val="00E5784F"/>
    <w:rsid w:val="00E57DA1"/>
    <w:rsid w:val="00E6057E"/>
    <w:rsid w:val="00E606E4"/>
    <w:rsid w:val="00E61554"/>
    <w:rsid w:val="00E615B7"/>
    <w:rsid w:val="00E618C7"/>
    <w:rsid w:val="00E61A8F"/>
    <w:rsid w:val="00E61C2A"/>
    <w:rsid w:val="00E61DC9"/>
    <w:rsid w:val="00E61EAF"/>
    <w:rsid w:val="00E62040"/>
    <w:rsid w:val="00E622FD"/>
    <w:rsid w:val="00E624AD"/>
    <w:rsid w:val="00E62EF9"/>
    <w:rsid w:val="00E62F9B"/>
    <w:rsid w:val="00E63B14"/>
    <w:rsid w:val="00E63C6A"/>
    <w:rsid w:val="00E64674"/>
    <w:rsid w:val="00E65263"/>
    <w:rsid w:val="00E653FE"/>
    <w:rsid w:val="00E65B36"/>
    <w:rsid w:val="00E65C12"/>
    <w:rsid w:val="00E65C89"/>
    <w:rsid w:val="00E65C9E"/>
    <w:rsid w:val="00E65CC0"/>
    <w:rsid w:val="00E668B3"/>
    <w:rsid w:val="00E66C32"/>
    <w:rsid w:val="00E670F9"/>
    <w:rsid w:val="00E67125"/>
    <w:rsid w:val="00E67B74"/>
    <w:rsid w:val="00E70012"/>
    <w:rsid w:val="00E70017"/>
    <w:rsid w:val="00E70903"/>
    <w:rsid w:val="00E70D1B"/>
    <w:rsid w:val="00E70F59"/>
    <w:rsid w:val="00E70FCA"/>
    <w:rsid w:val="00E712A9"/>
    <w:rsid w:val="00E714A5"/>
    <w:rsid w:val="00E71A23"/>
    <w:rsid w:val="00E71E70"/>
    <w:rsid w:val="00E724C9"/>
    <w:rsid w:val="00E72AF1"/>
    <w:rsid w:val="00E72AFB"/>
    <w:rsid w:val="00E72D8D"/>
    <w:rsid w:val="00E73227"/>
    <w:rsid w:val="00E734BD"/>
    <w:rsid w:val="00E73927"/>
    <w:rsid w:val="00E73CCF"/>
    <w:rsid w:val="00E7403A"/>
    <w:rsid w:val="00E74125"/>
    <w:rsid w:val="00E74341"/>
    <w:rsid w:val="00E74436"/>
    <w:rsid w:val="00E747A0"/>
    <w:rsid w:val="00E750F8"/>
    <w:rsid w:val="00E75FEC"/>
    <w:rsid w:val="00E76408"/>
    <w:rsid w:val="00E76C2E"/>
    <w:rsid w:val="00E76F30"/>
    <w:rsid w:val="00E77050"/>
    <w:rsid w:val="00E77453"/>
    <w:rsid w:val="00E774F2"/>
    <w:rsid w:val="00E778FC"/>
    <w:rsid w:val="00E80499"/>
    <w:rsid w:val="00E806A7"/>
    <w:rsid w:val="00E808D0"/>
    <w:rsid w:val="00E8104F"/>
    <w:rsid w:val="00E813A7"/>
    <w:rsid w:val="00E8230B"/>
    <w:rsid w:val="00E826AA"/>
    <w:rsid w:val="00E830A0"/>
    <w:rsid w:val="00E837AC"/>
    <w:rsid w:val="00E84B43"/>
    <w:rsid w:val="00E85F13"/>
    <w:rsid w:val="00E860A5"/>
    <w:rsid w:val="00E866D4"/>
    <w:rsid w:val="00E86BF5"/>
    <w:rsid w:val="00E86D43"/>
    <w:rsid w:val="00E86EB8"/>
    <w:rsid w:val="00E8716C"/>
    <w:rsid w:val="00E87285"/>
    <w:rsid w:val="00E874AA"/>
    <w:rsid w:val="00E8775A"/>
    <w:rsid w:val="00E87C48"/>
    <w:rsid w:val="00E87D41"/>
    <w:rsid w:val="00E902FC"/>
    <w:rsid w:val="00E90341"/>
    <w:rsid w:val="00E905D7"/>
    <w:rsid w:val="00E907AD"/>
    <w:rsid w:val="00E919ED"/>
    <w:rsid w:val="00E91B8A"/>
    <w:rsid w:val="00E92041"/>
    <w:rsid w:val="00E92385"/>
    <w:rsid w:val="00E923CE"/>
    <w:rsid w:val="00E927AC"/>
    <w:rsid w:val="00E9291E"/>
    <w:rsid w:val="00E934F3"/>
    <w:rsid w:val="00E93D8C"/>
    <w:rsid w:val="00E947FF"/>
    <w:rsid w:val="00E94888"/>
    <w:rsid w:val="00E94B9F"/>
    <w:rsid w:val="00E9562C"/>
    <w:rsid w:val="00E957D6"/>
    <w:rsid w:val="00E95AAE"/>
    <w:rsid w:val="00E9651D"/>
    <w:rsid w:val="00E968DB"/>
    <w:rsid w:val="00E96A1F"/>
    <w:rsid w:val="00E96C67"/>
    <w:rsid w:val="00E97305"/>
    <w:rsid w:val="00E975DB"/>
    <w:rsid w:val="00E97B31"/>
    <w:rsid w:val="00E97C8D"/>
    <w:rsid w:val="00EA0169"/>
    <w:rsid w:val="00EA0D39"/>
    <w:rsid w:val="00EA1065"/>
    <w:rsid w:val="00EA114F"/>
    <w:rsid w:val="00EA160E"/>
    <w:rsid w:val="00EA164F"/>
    <w:rsid w:val="00EA1840"/>
    <w:rsid w:val="00EA1BD2"/>
    <w:rsid w:val="00EA2AEE"/>
    <w:rsid w:val="00EA2DB6"/>
    <w:rsid w:val="00EA2E42"/>
    <w:rsid w:val="00EA3241"/>
    <w:rsid w:val="00EA36D0"/>
    <w:rsid w:val="00EA376E"/>
    <w:rsid w:val="00EA4852"/>
    <w:rsid w:val="00EA4C76"/>
    <w:rsid w:val="00EA5FEC"/>
    <w:rsid w:val="00EA6141"/>
    <w:rsid w:val="00EA629A"/>
    <w:rsid w:val="00EA63AD"/>
    <w:rsid w:val="00EA761E"/>
    <w:rsid w:val="00EA76EC"/>
    <w:rsid w:val="00EA7DCC"/>
    <w:rsid w:val="00EB0482"/>
    <w:rsid w:val="00EB05A1"/>
    <w:rsid w:val="00EB0A78"/>
    <w:rsid w:val="00EB0B15"/>
    <w:rsid w:val="00EB1154"/>
    <w:rsid w:val="00EB17CB"/>
    <w:rsid w:val="00EB1C62"/>
    <w:rsid w:val="00EB2102"/>
    <w:rsid w:val="00EB3079"/>
    <w:rsid w:val="00EB3193"/>
    <w:rsid w:val="00EB4330"/>
    <w:rsid w:val="00EB4744"/>
    <w:rsid w:val="00EB5659"/>
    <w:rsid w:val="00EB5773"/>
    <w:rsid w:val="00EB5818"/>
    <w:rsid w:val="00EB5E1A"/>
    <w:rsid w:val="00EB685C"/>
    <w:rsid w:val="00EB690E"/>
    <w:rsid w:val="00EB70FB"/>
    <w:rsid w:val="00EB74BD"/>
    <w:rsid w:val="00EB753D"/>
    <w:rsid w:val="00EB7CDC"/>
    <w:rsid w:val="00EC0173"/>
    <w:rsid w:val="00EC0352"/>
    <w:rsid w:val="00EC0828"/>
    <w:rsid w:val="00EC0A0C"/>
    <w:rsid w:val="00EC18F9"/>
    <w:rsid w:val="00EC1D76"/>
    <w:rsid w:val="00EC1FFD"/>
    <w:rsid w:val="00EC20F3"/>
    <w:rsid w:val="00EC26A3"/>
    <w:rsid w:val="00EC2A38"/>
    <w:rsid w:val="00EC2F53"/>
    <w:rsid w:val="00EC3397"/>
    <w:rsid w:val="00EC3A4B"/>
    <w:rsid w:val="00EC3B12"/>
    <w:rsid w:val="00EC438C"/>
    <w:rsid w:val="00EC454E"/>
    <w:rsid w:val="00EC4AEF"/>
    <w:rsid w:val="00EC50B3"/>
    <w:rsid w:val="00EC56EC"/>
    <w:rsid w:val="00EC592C"/>
    <w:rsid w:val="00EC5B16"/>
    <w:rsid w:val="00EC6D1E"/>
    <w:rsid w:val="00EC6E75"/>
    <w:rsid w:val="00EC7814"/>
    <w:rsid w:val="00EC7B75"/>
    <w:rsid w:val="00ED0113"/>
    <w:rsid w:val="00ED0219"/>
    <w:rsid w:val="00ED021D"/>
    <w:rsid w:val="00ED06BE"/>
    <w:rsid w:val="00ED0C0F"/>
    <w:rsid w:val="00ED162D"/>
    <w:rsid w:val="00ED22EE"/>
    <w:rsid w:val="00ED2540"/>
    <w:rsid w:val="00ED2FAA"/>
    <w:rsid w:val="00ED302E"/>
    <w:rsid w:val="00ED30BE"/>
    <w:rsid w:val="00ED38FB"/>
    <w:rsid w:val="00ED46F0"/>
    <w:rsid w:val="00ED4B74"/>
    <w:rsid w:val="00ED4FAB"/>
    <w:rsid w:val="00ED5148"/>
    <w:rsid w:val="00ED55DF"/>
    <w:rsid w:val="00ED5A3E"/>
    <w:rsid w:val="00ED5B43"/>
    <w:rsid w:val="00ED5CD4"/>
    <w:rsid w:val="00ED63C4"/>
    <w:rsid w:val="00ED65F2"/>
    <w:rsid w:val="00ED66A5"/>
    <w:rsid w:val="00ED689B"/>
    <w:rsid w:val="00ED6B18"/>
    <w:rsid w:val="00ED6E33"/>
    <w:rsid w:val="00ED6FDD"/>
    <w:rsid w:val="00ED73BA"/>
    <w:rsid w:val="00ED7528"/>
    <w:rsid w:val="00ED79F2"/>
    <w:rsid w:val="00EE010C"/>
    <w:rsid w:val="00EE02A3"/>
    <w:rsid w:val="00EE0386"/>
    <w:rsid w:val="00EE0684"/>
    <w:rsid w:val="00EE0800"/>
    <w:rsid w:val="00EE0CD8"/>
    <w:rsid w:val="00EE1039"/>
    <w:rsid w:val="00EE10E8"/>
    <w:rsid w:val="00EE13A4"/>
    <w:rsid w:val="00EE1E8C"/>
    <w:rsid w:val="00EE32BE"/>
    <w:rsid w:val="00EE3559"/>
    <w:rsid w:val="00EE3B28"/>
    <w:rsid w:val="00EE4429"/>
    <w:rsid w:val="00EE44D8"/>
    <w:rsid w:val="00EE4E73"/>
    <w:rsid w:val="00EE5A5D"/>
    <w:rsid w:val="00EE5CE4"/>
    <w:rsid w:val="00EE5E6E"/>
    <w:rsid w:val="00EE5E84"/>
    <w:rsid w:val="00EE6B66"/>
    <w:rsid w:val="00EE6FA5"/>
    <w:rsid w:val="00EE740C"/>
    <w:rsid w:val="00EE7879"/>
    <w:rsid w:val="00EE7992"/>
    <w:rsid w:val="00EE7B5B"/>
    <w:rsid w:val="00EE7CDC"/>
    <w:rsid w:val="00EE7F57"/>
    <w:rsid w:val="00EF0864"/>
    <w:rsid w:val="00EF0A16"/>
    <w:rsid w:val="00EF0EB3"/>
    <w:rsid w:val="00EF1A11"/>
    <w:rsid w:val="00EF253A"/>
    <w:rsid w:val="00EF307E"/>
    <w:rsid w:val="00EF39ED"/>
    <w:rsid w:val="00EF418B"/>
    <w:rsid w:val="00EF52B8"/>
    <w:rsid w:val="00EF56BA"/>
    <w:rsid w:val="00EF5916"/>
    <w:rsid w:val="00EF5ABB"/>
    <w:rsid w:val="00EF5B19"/>
    <w:rsid w:val="00EF5C52"/>
    <w:rsid w:val="00EF5D54"/>
    <w:rsid w:val="00EF60FE"/>
    <w:rsid w:val="00EF6569"/>
    <w:rsid w:val="00EF6ABF"/>
    <w:rsid w:val="00EF6AD8"/>
    <w:rsid w:val="00EF703C"/>
    <w:rsid w:val="00EF759E"/>
    <w:rsid w:val="00EF761D"/>
    <w:rsid w:val="00EF7D0B"/>
    <w:rsid w:val="00F00766"/>
    <w:rsid w:val="00F00C0C"/>
    <w:rsid w:val="00F01193"/>
    <w:rsid w:val="00F01CFF"/>
    <w:rsid w:val="00F01FB7"/>
    <w:rsid w:val="00F025B8"/>
    <w:rsid w:val="00F025E1"/>
    <w:rsid w:val="00F026B2"/>
    <w:rsid w:val="00F03058"/>
    <w:rsid w:val="00F03308"/>
    <w:rsid w:val="00F0345B"/>
    <w:rsid w:val="00F0395C"/>
    <w:rsid w:val="00F049B6"/>
    <w:rsid w:val="00F04A57"/>
    <w:rsid w:val="00F04CE0"/>
    <w:rsid w:val="00F04F22"/>
    <w:rsid w:val="00F04FDA"/>
    <w:rsid w:val="00F0502A"/>
    <w:rsid w:val="00F0541D"/>
    <w:rsid w:val="00F0548B"/>
    <w:rsid w:val="00F0556F"/>
    <w:rsid w:val="00F060D0"/>
    <w:rsid w:val="00F06AA6"/>
    <w:rsid w:val="00F06B51"/>
    <w:rsid w:val="00F06EA6"/>
    <w:rsid w:val="00F07D11"/>
    <w:rsid w:val="00F07F40"/>
    <w:rsid w:val="00F10D36"/>
    <w:rsid w:val="00F10E9A"/>
    <w:rsid w:val="00F11829"/>
    <w:rsid w:val="00F11AAD"/>
    <w:rsid w:val="00F12241"/>
    <w:rsid w:val="00F12361"/>
    <w:rsid w:val="00F12431"/>
    <w:rsid w:val="00F12EE3"/>
    <w:rsid w:val="00F13039"/>
    <w:rsid w:val="00F13425"/>
    <w:rsid w:val="00F13686"/>
    <w:rsid w:val="00F139B2"/>
    <w:rsid w:val="00F1421A"/>
    <w:rsid w:val="00F144A0"/>
    <w:rsid w:val="00F14D08"/>
    <w:rsid w:val="00F165F9"/>
    <w:rsid w:val="00F1689A"/>
    <w:rsid w:val="00F1761F"/>
    <w:rsid w:val="00F2093B"/>
    <w:rsid w:val="00F20B96"/>
    <w:rsid w:val="00F20DA5"/>
    <w:rsid w:val="00F20F85"/>
    <w:rsid w:val="00F214C7"/>
    <w:rsid w:val="00F21AE6"/>
    <w:rsid w:val="00F21C29"/>
    <w:rsid w:val="00F21EEC"/>
    <w:rsid w:val="00F225A9"/>
    <w:rsid w:val="00F23A99"/>
    <w:rsid w:val="00F23E01"/>
    <w:rsid w:val="00F24191"/>
    <w:rsid w:val="00F24506"/>
    <w:rsid w:val="00F24DB9"/>
    <w:rsid w:val="00F250ED"/>
    <w:rsid w:val="00F25A4A"/>
    <w:rsid w:val="00F262E9"/>
    <w:rsid w:val="00F26B5A"/>
    <w:rsid w:val="00F26F90"/>
    <w:rsid w:val="00F27519"/>
    <w:rsid w:val="00F27690"/>
    <w:rsid w:val="00F276E8"/>
    <w:rsid w:val="00F27A3A"/>
    <w:rsid w:val="00F27C48"/>
    <w:rsid w:val="00F30309"/>
    <w:rsid w:val="00F303D3"/>
    <w:rsid w:val="00F30C97"/>
    <w:rsid w:val="00F3195A"/>
    <w:rsid w:val="00F31F72"/>
    <w:rsid w:val="00F33F93"/>
    <w:rsid w:val="00F354AB"/>
    <w:rsid w:val="00F3550C"/>
    <w:rsid w:val="00F3595B"/>
    <w:rsid w:val="00F359C9"/>
    <w:rsid w:val="00F3698F"/>
    <w:rsid w:val="00F40093"/>
    <w:rsid w:val="00F40199"/>
    <w:rsid w:val="00F401DA"/>
    <w:rsid w:val="00F409BB"/>
    <w:rsid w:val="00F40BB5"/>
    <w:rsid w:val="00F40BBE"/>
    <w:rsid w:val="00F40C51"/>
    <w:rsid w:val="00F40D48"/>
    <w:rsid w:val="00F416CB"/>
    <w:rsid w:val="00F41A68"/>
    <w:rsid w:val="00F41F62"/>
    <w:rsid w:val="00F42580"/>
    <w:rsid w:val="00F425AC"/>
    <w:rsid w:val="00F428C2"/>
    <w:rsid w:val="00F42ADC"/>
    <w:rsid w:val="00F43211"/>
    <w:rsid w:val="00F43C92"/>
    <w:rsid w:val="00F4415A"/>
    <w:rsid w:val="00F44289"/>
    <w:rsid w:val="00F446D0"/>
    <w:rsid w:val="00F44BC2"/>
    <w:rsid w:val="00F44E06"/>
    <w:rsid w:val="00F44E2F"/>
    <w:rsid w:val="00F45524"/>
    <w:rsid w:val="00F4594F"/>
    <w:rsid w:val="00F46006"/>
    <w:rsid w:val="00F465D7"/>
    <w:rsid w:val="00F46B0E"/>
    <w:rsid w:val="00F46CA8"/>
    <w:rsid w:val="00F4745D"/>
    <w:rsid w:val="00F479FB"/>
    <w:rsid w:val="00F47DA4"/>
    <w:rsid w:val="00F50165"/>
    <w:rsid w:val="00F50CDB"/>
    <w:rsid w:val="00F50EBB"/>
    <w:rsid w:val="00F50EEE"/>
    <w:rsid w:val="00F50FFF"/>
    <w:rsid w:val="00F51040"/>
    <w:rsid w:val="00F510A1"/>
    <w:rsid w:val="00F5116E"/>
    <w:rsid w:val="00F51F70"/>
    <w:rsid w:val="00F5210C"/>
    <w:rsid w:val="00F5247B"/>
    <w:rsid w:val="00F52BA7"/>
    <w:rsid w:val="00F52BB2"/>
    <w:rsid w:val="00F52BBB"/>
    <w:rsid w:val="00F52E57"/>
    <w:rsid w:val="00F5342C"/>
    <w:rsid w:val="00F5353D"/>
    <w:rsid w:val="00F53C5D"/>
    <w:rsid w:val="00F54238"/>
    <w:rsid w:val="00F544BE"/>
    <w:rsid w:val="00F545D6"/>
    <w:rsid w:val="00F5476B"/>
    <w:rsid w:val="00F5518E"/>
    <w:rsid w:val="00F552A9"/>
    <w:rsid w:val="00F55705"/>
    <w:rsid w:val="00F557A7"/>
    <w:rsid w:val="00F562E5"/>
    <w:rsid w:val="00F56DD5"/>
    <w:rsid w:val="00F56DEA"/>
    <w:rsid w:val="00F570AF"/>
    <w:rsid w:val="00F570BD"/>
    <w:rsid w:val="00F57814"/>
    <w:rsid w:val="00F60567"/>
    <w:rsid w:val="00F60773"/>
    <w:rsid w:val="00F60809"/>
    <w:rsid w:val="00F60D0D"/>
    <w:rsid w:val="00F615F3"/>
    <w:rsid w:val="00F61B47"/>
    <w:rsid w:val="00F61FF1"/>
    <w:rsid w:val="00F62009"/>
    <w:rsid w:val="00F62241"/>
    <w:rsid w:val="00F626B0"/>
    <w:rsid w:val="00F62A0B"/>
    <w:rsid w:val="00F62EE6"/>
    <w:rsid w:val="00F6425C"/>
    <w:rsid w:val="00F643CF"/>
    <w:rsid w:val="00F64663"/>
    <w:rsid w:val="00F6583B"/>
    <w:rsid w:val="00F65AAD"/>
    <w:rsid w:val="00F65EFF"/>
    <w:rsid w:val="00F66ADA"/>
    <w:rsid w:val="00F67144"/>
    <w:rsid w:val="00F6741A"/>
    <w:rsid w:val="00F67827"/>
    <w:rsid w:val="00F678CB"/>
    <w:rsid w:val="00F67A68"/>
    <w:rsid w:val="00F67AF8"/>
    <w:rsid w:val="00F67CFF"/>
    <w:rsid w:val="00F70756"/>
    <w:rsid w:val="00F710FA"/>
    <w:rsid w:val="00F719B4"/>
    <w:rsid w:val="00F71B52"/>
    <w:rsid w:val="00F72BEB"/>
    <w:rsid w:val="00F72CF2"/>
    <w:rsid w:val="00F72DB0"/>
    <w:rsid w:val="00F7338E"/>
    <w:rsid w:val="00F733DC"/>
    <w:rsid w:val="00F73400"/>
    <w:rsid w:val="00F74AFB"/>
    <w:rsid w:val="00F74D2E"/>
    <w:rsid w:val="00F74EAA"/>
    <w:rsid w:val="00F75464"/>
    <w:rsid w:val="00F7577F"/>
    <w:rsid w:val="00F76F60"/>
    <w:rsid w:val="00F77304"/>
    <w:rsid w:val="00F77E2B"/>
    <w:rsid w:val="00F8017B"/>
    <w:rsid w:val="00F804D6"/>
    <w:rsid w:val="00F810DA"/>
    <w:rsid w:val="00F8178A"/>
    <w:rsid w:val="00F818AA"/>
    <w:rsid w:val="00F819E0"/>
    <w:rsid w:val="00F82755"/>
    <w:rsid w:val="00F82AEF"/>
    <w:rsid w:val="00F82F6C"/>
    <w:rsid w:val="00F833D9"/>
    <w:rsid w:val="00F839A4"/>
    <w:rsid w:val="00F83B76"/>
    <w:rsid w:val="00F843A1"/>
    <w:rsid w:val="00F859DB"/>
    <w:rsid w:val="00F85CFC"/>
    <w:rsid w:val="00F864C6"/>
    <w:rsid w:val="00F87373"/>
    <w:rsid w:val="00F90102"/>
    <w:rsid w:val="00F906AC"/>
    <w:rsid w:val="00F9083D"/>
    <w:rsid w:val="00F909E2"/>
    <w:rsid w:val="00F90F70"/>
    <w:rsid w:val="00F912CA"/>
    <w:rsid w:val="00F915AF"/>
    <w:rsid w:val="00F91A74"/>
    <w:rsid w:val="00F91C1D"/>
    <w:rsid w:val="00F92374"/>
    <w:rsid w:val="00F92BDA"/>
    <w:rsid w:val="00F9346E"/>
    <w:rsid w:val="00F935CF"/>
    <w:rsid w:val="00F93864"/>
    <w:rsid w:val="00F93B6A"/>
    <w:rsid w:val="00F93BBD"/>
    <w:rsid w:val="00F9427B"/>
    <w:rsid w:val="00F942AA"/>
    <w:rsid w:val="00F94734"/>
    <w:rsid w:val="00F94756"/>
    <w:rsid w:val="00F948FB"/>
    <w:rsid w:val="00F94D84"/>
    <w:rsid w:val="00F951D8"/>
    <w:rsid w:val="00F95255"/>
    <w:rsid w:val="00F95425"/>
    <w:rsid w:val="00F9585D"/>
    <w:rsid w:val="00F965E7"/>
    <w:rsid w:val="00F96607"/>
    <w:rsid w:val="00F96B43"/>
    <w:rsid w:val="00F96C3A"/>
    <w:rsid w:val="00F96C50"/>
    <w:rsid w:val="00F971FA"/>
    <w:rsid w:val="00F97230"/>
    <w:rsid w:val="00F9731F"/>
    <w:rsid w:val="00F97AB5"/>
    <w:rsid w:val="00F97B38"/>
    <w:rsid w:val="00FA0F45"/>
    <w:rsid w:val="00FA11BF"/>
    <w:rsid w:val="00FA18D8"/>
    <w:rsid w:val="00FA2632"/>
    <w:rsid w:val="00FA29F0"/>
    <w:rsid w:val="00FA2EB3"/>
    <w:rsid w:val="00FA3007"/>
    <w:rsid w:val="00FA3872"/>
    <w:rsid w:val="00FA3E64"/>
    <w:rsid w:val="00FA447D"/>
    <w:rsid w:val="00FA4518"/>
    <w:rsid w:val="00FA59CE"/>
    <w:rsid w:val="00FA5F65"/>
    <w:rsid w:val="00FA61F2"/>
    <w:rsid w:val="00FA6BA6"/>
    <w:rsid w:val="00FA74D2"/>
    <w:rsid w:val="00FA773B"/>
    <w:rsid w:val="00FA787A"/>
    <w:rsid w:val="00FB0266"/>
    <w:rsid w:val="00FB062F"/>
    <w:rsid w:val="00FB06C0"/>
    <w:rsid w:val="00FB0C15"/>
    <w:rsid w:val="00FB12AC"/>
    <w:rsid w:val="00FB1B91"/>
    <w:rsid w:val="00FB35C5"/>
    <w:rsid w:val="00FB3689"/>
    <w:rsid w:val="00FB435D"/>
    <w:rsid w:val="00FB4565"/>
    <w:rsid w:val="00FB459F"/>
    <w:rsid w:val="00FB4862"/>
    <w:rsid w:val="00FB4B89"/>
    <w:rsid w:val="00FB6AE1"/>
    <w:rsid w:val="00FB707B"/>
    <w:rsid w:val="00FB7873"/>
    <w:rsid w:val="00FB787B"/>
    <w:rsid w:val="00FB7A1F"/>
    <w:rsid w:val="00FC0040"/>
    <w:rsid w:val="00FC015C"/>
    <w:rsid w:val="00FC0588"/>
    <w:rsid w:val="00FC0DC2"/>
    <w:rsid w:val="00FC11C9"/>
    <w:rsid w:val="00FC16E7"/>
    <w:rsid w:val="00FC24DF"/>
    <w:rsid w:val="00FC25E9"/>
    <w:rsid w:val="00FC2AF7"/>
    <w:rsid w:val="00FC2B26"/>
    <w:rsid w:val="00FC3196"/>
    <w:rsid w:val="00FC35AD"/>
    <w:rsid w:val="00FC364D"/>
    <w:rsid w:val="00FC3775"/>
    <w:rsid w:val="00FC3C56"/>
    <w:rsid w:val="00FC3E89"/>
    <w:rsid w:val="00FC4A65"/>
    <w:rsid w:val="00FC4B0E"/>
    <w:rsid w:val="00FC5450"/>
    <w:rsid w:val="00FC553A"/>
    <w:rsid w:val="00FC5EDE"/>
    <w:rsid w:val="00FC61A8"/>
    <w:rsid w:val="00FC6621"/>
    <w:rsid w:val="00FC6A86"/>
    <w:rsid w:val="00FC6C13"/>
    <w:rsid w:val="00FD032A"/>
    <w:rsid w:val="00FD0946"/>
    <w:rsid w:val="00FD094C"/>
    <w:rsid w:val="00FD09C1"/>
    <w:rsid w:val="00FD0BD4"/>
    <w:rsid w:val="00FD0E84"/>
    <w:rsid w:val="00FD0F58"/>
    <w:rsid w:val="00FD1A69"/>
    <w:rsid w:val="00FD1D43"/>
    <w:rsid w:val="00FD2D61"/>
    <w:rsid w:val="00FD313D"/>
    <w:rsid w:val="00FD3ABA"/>
    <w:rsid w:val="00FD5A75"/>
    <w:rsid w:val="00FD655E"/>
    <w:rsid w:val="00FD6BD9"/>
    <w:rsid w:val="00FD6F76"/>
    <w:rsid w:val="00FD70E2"/>
    <w:rsid w:val="00FD79F4"/>
    <w:rsid w:val="00FD7B27"/>
    <w:rsid w:val="00FE1108"/>
    <w:rsid w:val="00FE14D7"/>
    <w:rsid w:val="00FE1DDF"/>
    <w:rsid w:val="00FE260D"/>
    <w:rsid w:val="00FE2765"/>
    <w:rsid w:val="00FE278D"/>
    <w:rsid w:val="00FE2C5C"/>
    <w:rsid w:val="00FE2F5D"/>
    <w:rsid w:val="00FE3907"/>
    <w:rsid w:val="00FE3C7F"/>
    <w:rsid w:val="00FE4365"/>
    <w:rsid w:val="00FE4AD2"/>
    <w:rsid w:val="00FE4D10"/>
    <w:rsid w:val="00FE53D5"/>
    <w:rsid w:val="00FE5CF3"/>
    <w:rsid w:val="00FE60E7"/>
    <w:rsid w:val="00FE6459"/>
    <w:rsid w:val="00FE69DD"/>
    <w:rsid w:val="00FE6E95"/>
    <w:rsid w:val="00FE7764"/>
    <w:rsid w:val="00FE79AF"/>
    <w:rsid w:val="00FE7B2A"/>
    <w:rsid w:val="00FE7F48"/>
    <w:rsid w:val="00FF039F"/>
    <w:rsid w:val="00FF0482"/>
    <w:rsid w:val="00FF0560"/>
    <w:rsid w:val="00FF0CAA"/>
    <w:rsid w:val="00FF0E5F"/>
    <w:rsid w:val="00FF1248"/>
    <w:rsid w:val="00FF1891"/>
    <w:rsid w:val="00FF1D88"/>
    <w:rsid w:val="00FF28BD"/>
    <w:rsid w:val="00FF2E32"/>
    <w:rsid w:val="00FF3125"/>
    <w:rsid w:val="00FF37FE"/>
    <w:rsid w:val="00FF3AF1"/>
    <w:rsid w:val="00FF3B32"/>
    <w:rsid w:val="00FF3C0F"/>
    <w:rsid w:val="00FF492C"/>
    <w:rsid w:val="00FF49CE"/>
    <w:rsid w:val="00FF4EB0"/>
    <w:rsid w:val="00FF54C7"/>
    <w:rsid w:val="00FF5819"/>
    <w:rsid w:val="00FF5B05"/>
    <w:rsid w:val="00FF66B0"/>
    <w:rsid w:val="00FF6E4F"/>
    <w:rsid w:val="00FF7BD6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  <w:style w:type="paragraph" w:styleId="afa">
    <w:name w:val="List Paragraph"/>
    <w:basedOn w:val="a"/>
    <w:uiPriority w:val="34"/>
    <w:qFormat/>
    <w:rsid w:val="000F24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  <w:style w:type="paragraph" w:styleId="afa">
    <w:name w:val="List Paragraph"/>
    <w:basedOn w:val="a"/>
    <w:uiPriority w:val="34"/>
    <w:qFormat/>
    <w:rsid w:val="000F2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&#1064;&#1072;&#1073;&#1083;&#1086;&#1085;&#1099;\DOKNOV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 b="1"/>
              <a:t>Структура формирования оборота розничной торговли</a:t>
            </a:r>
          </a:p>
          <a:p>
            <a:pPr>
              <a:defRPr sz="1000"/>
            </a:pPr>
            <a:r>
              <a:rPr lang="ru-RU" sz="1000" b="1"/>
              <a:t> в январе-</a:t>
            </a:r>
            <a:r>
              <a:rPr lang="ru-RU" sz="1000" b="1" i="0" u="none" strike="noStrike" baseline="0">
                <a:effectLst/>
              </a:rPr>
              <a:t>октябре</a:t>
            </a:r>
            <a:r>
              <a:rPr lang="ru-RU" sz="1000" b="1"/>
              <a:t> 2024 года (в январе-</a:t>
            </a:r>
            <a:r>
              <a:rPr lang="ru-RU" sz="1000" b="1" i="0" u="none" strike="noStrike" baseline="0">
                <a:effectLst/>
              </a:rPr>
              <a:t>октябре</a:t>
            </a:r>
            <a:r>
              <a:rPr lang="ru-RU" sz="1000" b="1"/>
              <a:t> 2023 года) </a:t>
            </a:r>
          </a:p>
          <a:p>
            <a:pPr>
              <a:defRPr sz="1000"/>
            </a:pPr>
            <a:r>
              <a:rPr lang="ru-RU" sz="1000"/>
              <a:t>  (в % к итогу, в фактически действовавших ценах)</a:t>
            </a:r>
          </a:p>
        </c:rich>
      </c:tx>
      <c:layout>
        <c:manualLayout>
          <c:xMode val="edge"/>
          <c:yMode val="edge"/>
          <c:x val="0.17679491376488224"/>
          <c:y val="1.6429581596418094E-2"/>
        </c:manualLayout>
      </c:layout>
      <c:overlay val="0"/>
      <c:spPr>
        <a:noFill/>
        <a:ln w="20367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7558297007184823"/>
          <c:y val="0.40124551489887295"/>
          <c:w val="0.45979845961877713"/>
          <c:h val="0.2663959240389068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pattFill prst="ltUpDiag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pattFill prst="smChe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pattFill prst="pct5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pattFill prst="diagBri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pattFill prst="sphere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9900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9638832329487598E-2"/>
                  <c:y val="0.14250352995987123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Организации, 
не относящиеся 
к субъектам малого и среднего предпринима-тельства
 61,7% (60,6%)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4678765398307881"/>
                  <c:y val="0.21768458022031129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Субъекты среднего предпринима-тельства 
6,5% (4,8%)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543499618546653E-2"/>
                  <c:y val="0.13913273290702374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Малые предприятия, (включая микропредприятия)   
14,9% (16,1%)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1771361331080941"/>
                  <c:y val="-8.9553546215930188E-2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Индивидуальные предприниматели 
вне рынка
15,5% (17,0%)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7809411660256356"/>
                  <c:y val="-5.5892306242094271E-2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Продажа товаров
на розничных рынках
 и ярмарках 
1,4% (1,5%)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24916387959866221"/>
                  <c:y val="0.18357487922705315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sz="900"/>
                      <a:t>Продажа товаров на розничных рынках и ярмарках 
9,1% (9,2%)</a:t>
                    </a:r>
                    <a:endParaRPr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General" sourceLinked="0"/>
            <c:spPr>
              <a:noFill/>
              <a:ln w="20367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61.7</c:v>
                </c:pt>
                <c:pt idx="1">
                  <c:v>6.5</c:v>
                </c:pt>
                <c:pt idx="2">
                  <c:v>14.9</c:v>
                </c:pt>
                <c:pt idx="3">
                  <c:v>15.5</c:v>
                </c:pt>
                <c:pt idx="4">
                  <c:v>1.4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0367">
          <a:noFill/>
        </a:ln>
      </c:spPr>
    </c:plotArea>
    <c:plotVisOnly val="1"/>
    <c:dispBlanksAs val="zero"/>
    <c:showDLblsOverMax val="0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A441C-6567-42AB-B71E-81D4944EC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DOKNOV</Template>
  <TotalTime>193</TotalTime>
  <Pages>5</Pages>
  <Words>1002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информацию о социально-экономическом положении страны в I   квартал 1998 года.</vt:lpstr>
    </vt:vector>
  </TitlesOfParts>
  <Company>Statistics</Company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информацию о социально-экономическом положении страны в I   квартал 1998 года.</dc:title>
  <dc:creator>Санкт-Петербург</dc:creator>
  <cp:lastModifiedBy>Лукашова Наталья Михайловна</cp:lastModifiedBy>
  <cp:revision>49</cp:revision>
  <cp:lastPrinted>2024-07-26T13:12:00Z</cp:lastPrinted>
  <dcterms:created xsi:type="dcterms:W3CDTF">2024-09-02T09:50:00Z</dcterms:created>
  <dcterms:modified xsi:type="dcterms:W3CDTF">2024-11-30T09:29:00Z</dcterms:modified>
</cp:coreProperties>
</file>